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61A61">
        <w:rPr>
          <w:rFonts w:ascii="Arial" w:hAnsi="Arial" w:cs="Arial"/>
          <w:b/>
          <w:caps/>
          <w:sz w:val="28"/>
          <w:szCs w:val="28"/>
        </w:rPr>
        <w:t>1128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61A61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A61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realização de rondas ostensivas no Jardim Santa Marina.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61A61" w:rsidRDefault="00691CF5" w:rsidP="00E61A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E61A61" w:rsidRPr="00E61A61">
        <w:rPr>
          <w:rFonts w:ascii="Arial" w:hAnsi="Arial" w:cs="Arial"/>
        </w:rPr>
        <w:t xml:space="preserve">ao 41º BPM/I - </w:t>
      </w:r>
      <w:r w:rsidR="00781D86" w:rsidRPr="00E61A61">
        <w:rPr>
          <w:rFonts w:ascii="Arial" w:hAnsi="Arial" w:cs="Arial"/>
        </w:rPr>
        <w:t>Batalhão</w:t>
      </w:r>
      <w:r w:rsidR="00781D86">
        <w:rPr>
          <w:rFonts w:ascii="Arial" w:hAnsi="Arial" w:cs="Arial"/>
        </w:rPr>
        <w:t xml:space="preserve"> de Polícia Militar </w:t>
      </w:r>
      <w:r w:rsidR="00E61A61">
        <w:rPr>
          <w:rFonts w:ascii="Arial" w:hAnsi="Arial" w:cs="Arial"/>
        </w:rPr>
        <w:t>do Interior</w:t>
      </w:r>
      <w:r w:rsidR="00E61A61" w:rsidRPr="00E61A61">
        <w:rPr>
          <w:rFonts w:ascii="Arial" w:hAnsi="Arial" w:cs="Arial"/>
        </w:rPr>
        <w:t xml:space="preserve"> solicitando a realização de rondas ostensivas no Jardim Santa Marina.</w:t>
      </w:r>
      <w:bookmarkStart w:id="0" w:name="_GoBack"/>
      <w:bookmarkEnd w:id="0"/>
    </w:p>
    <w:p w:rsidR="00691CF5" w:rsidRPr="00691CF5" w:rsidRDefault="00E61A61" w:rsidP="00E61A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parte dos moradores do referido bairro, que reclamam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constantemente da falta de segurança.</w:t>
      </w:r>
    </w:p>
    <w:p w:rsidR="00691CF5" w:rsidRPr="00691CF5" w:rsidRDefault="00691CF5" w:rsidP="00E61A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E61A61" w:rsidRPr="00E61A61">
        <w:rPr>
          <w:rFonts w:ascii="Arial" w:hAnsi="Arial" w:cs="Arial"/>
        </w:rPr>
        <w:t>Batalhão</w:t>
      </w:r>
      <w:r w:rsidR="00E61A61">
        <w:rPr>
          <w:rFonts w:ascii="Arial" w:hAnsi="Arial" w:cs="Arial"/>
        </w:rPr>
        <w:t xml:space="preserve">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61A61">
        <w:rPr>
          <w:rFonts w:ascii="Arial" w:hAnsi="Arial" w:cs="Arial"/>
        </w:rPr>
        <w:t>10 de junho de 2015.</w:t>
      </w:r>
    </w:p>
    <w:p w:rsidR="00E61A61" w:rsidRDefault="00E61A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1A61" w:rsidRDefault="00E61A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1A61" w:rsidRDefault="00E61A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1A61" w:rsidRPr="00E61A61" w:rsidRDefault="00E61A61" w:rsidP="00E61A61">
      <w:pPr>
        <w:jc w:val="center"/>
        <w:rPr>
          <w:rFonts w:ascii="Arial" w:hAnsi="Arial"/>
          <w:b/>
        </w:rPr>
      </w:pPr>
      <w:r w:rsidRPr="00E61A61">
        <w:rPr>
          <w:rFonts w:ascii="Arial" w:hAnsi="Arial"/>
          <w:b/>
        </w:rPr>
        <w:t>ITAMAR ALVES</w:t>
      </w:r>
    </w:p>
    <w:p w:rsidR="00E61A61" w:rsidRPr="00E61A61" w:rsidRDefault="00E61A61" w:rsidP="00E61A61">
      <w:pPr>
        <w:jc w:val="center"/>
        <w:rPr>
          <w:rFonts w:ascii="Arial" w:hAnsi="Arial"/>
        </w:rPr>
      </w:pPr>
      <w:r w:rsidRPr="00E61A61">
        <w:rPr>
          <w:rFonts w:ascii="Arial" w:hAnsi="Arial"/>
        </w:rPr>
        <w:t>Vereador - PDT</w:t>
      </w:r>
    </w:p>
    <w:sectPr w:rsidR="00E61A61" w:rsidRPr="00E61A6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C60" w:rsidRDefault="00693C60">
      <w:r>
        <w:separator/>
      </w:r>
    </w:p>
  </w:endnote>
  <w:endnote w:type="continuationSeparator" w:id="0">
    <w:p w:rsidR="00693C60" w:rsidRDefault="0069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C60" w:rsidRDefault="00693C60">
      <w:r>
        <w:separator/>
      </w:r>
    </w:p>
  </w:footnote>
  <w:footnote w:type="continuationSeparator" w:id="0">
    <w:p w:rsidR="00693C60" w:rsidRDefault="00693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F74EF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93C60"/>
    <w:rsid w:val="006A370D"/>
    <w:rsid w:val="006B0B8E"/>
    <w:rsid w:val="006D6F7D"/>
    <w:rsid w:val="006E7E66"/>
    <w:rsid w:val="00715F74"/>
    <w:rsid w:val="00725E66"/>
    <w:rsid w:val="0073407F"/>
    <w:rsid w:val="00775A1B"/>
    <w:rsid w:val="00781D86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61A61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2015-06-09T10:46:00Z</dcterms:created>
  <dcterms:modified xsi:type="dcterms:W3CDTF">2015-06-09T18:07:00Z</dcterms:modified>
</cp:coreProperties>
</file>