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04C" w:rsidRPr="0036204C" w:rsidRDefault="00915737" w:rsidP="0036204C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EB62D0">
        <w:rPr>
          <w:rFonts w:ascii="Arial" w:hAnsi="Arial" w:cs="Arial"/>
          <w:color w:val="000000"/>
        </w:rPr>
        <w:t>a limpeza do</w:t>
      </w:r>
      <w:r w:rsidR="0036204C" w:rsidRPr="0036204C">
        <w:rPr>
          <w:rFonts w:ascii="Arial" w:hAnsi="Arial" w:cs="Arial"/>
          <w:color w:val="000000"/>
        </w:rPr>
        <w:t xml:space="preserve"> mato em toda a extensão da Rua Gasp</w:t>
      </w:r>
      <w:r w:rsidR="0036204C">
        <w:rPr>
          <w:rFonts w:ascii="Arial" w:hAnsi="Arial" w:cs="Arial"/>
          <w:color w:val="000000"/>
        </w:rPr>
        <w:t>ar Gomes da Costa, Nova Jacareí.</w:t>
      </w:r>
      <w:r w:rsidR="0036204C" w:rsidRPr="0036204C">
        <w:rPr>
          <w:rFonts w:ascii="Arial" w:hAnsi="Arial" w:cs="Arial"/>
          <w:color w:val="000000"/>
        </w:rPr>
        <w:t xml:space="preserve"> </w:t>
      </w:r>
      <w:r w:rsidR="0036204C">
        <w:rPr>
          <w:rFonts w:ascii="Arial" w:hAnsi="Arial" w:cs="Arial"/>
          <w:color w:val="000000"/>
        </w:rPr>
        <w:t>A</w:t>
      </w:r>
      <w:r w:rsidR="0036204C" w:rsidRPr="0036204C">
        <w:rPr>
          <w:rFonts w:ascii="Arial" w:hAnsi="Arial" w:cs="Arial"/>
          <w:color w:val="000000"/>
        </w:rPr>
        <w:t xml:space="preserve">lém </w:t>
      </w:r>
      <w:r w:rsidR="0036204C">
        <w:rPr>
          <w:rFonts w:ascii="Arial" w:hAnsi="Arial" w:cs="Arial"/>
          <w:color w:val="000000"/>
        </w:rPr>
        <w:t>do mato</w:t>
      </w:r>
      <w:r w:rsidR="0036204C" w:rsidRPr="0036204C">
        <w:rPr>
          <w:rFonts w:ascii="Arial" w:hAnsi="Arial" w:cs="Arial"/>
          <w:color w:val="000000"/>
        </w:rPr>
        <w:t xml:space="preserve"> estar</w:t>
      </w:r>
      <w:r w:rsidR="00EB62D0">
        <w:rPr>
          <w:rFonts w:ascii="Arial" w:hAnsi="Arial" w:cs="Arial"/>
          <w:color w:val="000000"/>
        </w:rPr>
        <w:t xml:space="preserve"> alto e</w:t>
      </w:r>
      <w:r w:rsidR="0036204C" w:rsidRPr="0036204C">
        <w:rPr>
          <w:rFonts w:ascii="Arial" w:hAnsi="Arial" w:cs="Arial"/>
          <w:color w:val="000000"/>
        </w:rPr>
        <w:t xml:space="preserve"> invadindo a via, tem atraído cobras. Seguem fotos.</w:t>
      </w:r>
      <w:bookmarkStart w:id="0" w:name="_GoBack"/>
      <w:bookmarkEnd w:id="0"/>
    </w:p>
    <w:p w:rsidR="002C6191" w:rsidRPr="002C6191" w:rsidRDefault="002C6191" w:rsidP="00EB62D0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851"/>
        <w:jc w:val="both"/>
        <w:rPr>
          <w:rFonts w:ascii="Arial" w:hAnsi="Arial" w:cs="Arial"/>
          <w:color w:val="000000"/>
        </w:rPr>
      </w:pP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8757D">
        <w:rPr>
          <w:rFonts w:ascii="Arial" w:hAnsi="Arial" w:cs="Arial"/>
          <w:b/>
          <w:caps/>
          <w:color w:val="000000"/>
          <w:sz w:val="18"/>
          <w:szCs w:val="18"/>
        </w:rPr>
        <w:t>17/06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04C" w:rsidRP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 w:rsidRPr="0036204C">
        <w:rPr>
          <w:rFonts w:ascii="Arial" w:hAnsi="Arial" w:cs="Arial"/>
          <w:b/>
          <w:caps/>
          <w:color w:val="000000"/>
          <w:sz w:val="18"/>
          <w:szCs w:val="18"/>
          <w:u w:val="single"/>
        </w:rPr>
        <w:t>ITEM I</w:t>
      </w:r>
    </w:p>
    <w:p w:rsidR="0036204C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799643" cy="1574800"/>
            <wp:effectExtent l="0" t="0" r="1270" b="6350"/>
            <wp:docPr id="2" name="Imagem 2" descr="C:\Users\Usuário\AppData\Local\Microsoft\Windows\Temporary Internet Files\Content.Word\11328094_726444337459657_33313219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11328094_726444337459657_333132196_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50" cy="158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aps/>
          <w:color w:val="000000"/>
          <w:sz w:val="18"/>
          <w:szCs w:val="18"/>
        </w:rPr>
        <w:t xml:space="preserve">   </w:t>
      </w:r>
      <w:r>
        <w:rPr>
          <w:noProof/>
        </w:rPr>
        <w:drawing>
          <wp:inline distT="0" distB="0" distL="0" distR="0">
            <wp:extent cx="2787227" cy="1567815"/>
            <wp:effectExtent l="0" t="0" r="0" b="0"/>
            <wp:docPr id="1" name="Imagem 1" descr="C:\Users\Usuário\AppData\Local\Microsoft\Windows\Temporary Internet Files\Content.Word\11414671_726444360792988_197259269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11414671_726444360792988_1972592692_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269" cy="157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04C" w:rsidRPr="00340D4A" w:rsidRDefault="0036204C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36204C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F92" w:rsidRDefault="00B83F92">
      <w:r>
        <w:separator/>
      </w:r>
    </w:p>
  </w:endnote>
  <w:endnote w:type="continuationSeparator" w:id="0">
    <w:p w:rsidR="00B83F92" w:rsidRDefault="00B8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F92" w:rsidRDefault="00B83F92">
      <w:r>
        <w:separator/>
      </w:r>
    </w:p>
  </w:footnote>
  <w:footnote w:type="continuationSeparator" w:id="0">
    <w:p w:rsidR="00B83F92" w:rsidRDefault="00B83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F112F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F112F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8523E">
      <w:rPr>
        <w:rFonts w:ascii="Arial" w:hAnsi="Arial" w:cs="Arial"/>
        <w:b/>
      </w:rPr>
      <w:t>1148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88523E">
      <w:rPr>
        <w:rFonts w:ascii="Arial" w:hAnsi="Arial" w:cs="Arial"/>
        <w:b/>
      </w:rPr>
      <w:t>17/06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B62D0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B62D0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93F55"/>
    <w:rsid w:val="002A340B"/>
    <w:rsid w:val="002A6AF8"/>
    <w:rsid w:val="002B171E"/>
    <w:rsid w:val="002B2003"/>
    <w:rsid w:val="002B32EA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04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42BC4"/>
    <w:rsid w:val="00552CA1"/>
    <w:rsid w:val="00555AA1"/>
    <w:rsid w:val="00557871"/>
    <w:rsid w:val="00587A9A"/>
    <w:rsid w:val="0059314E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51CDF"/>
    <w:rsid w:val="0076364C"/>
    <w:rsid w:val="00767750"/>
    <w:rsid w:val="0078757D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8523E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3F92"/>
    <w:rsid w:val="00B85D88"/>
    <w:rsid w:val="00B85F8A"/>
    <w:rsid w:val="00B91897"/>
    <w:rsid w:val="00B92BEE"/>
    <w:rsid w:val="00B963BB"/>
    <w:rsid w:val="00BA5BD8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B62D0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12F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7EA5909-9B57-42BE-9CB0-43AC54F4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12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279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8</cp:revision>
  <cp:lastPrinted>2015-06-15T18:41:00Z</cp:lastPrinted>
  <dcterms:created xsi:type="dcterms:W3CDTF">2015-06-12T19:30:00Z</dcterms:created>
  <dcterms:modified xsi:type="dcterms:W3CDTF">2015-06-15T18:42:00Z</dcterms:modified>
</cp:coreProperties>
</file>