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669" w:rsidRPr="005A2AEF" w:rsidRDefault="00915737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providências para resolver o problema de vazamento de esgoto na Rua Antônio de Oliveira Filho, bairro Nova Jacareí.</w:t>
      </w:r>
    </w:p>
    <w:p w:rsidR="00293669" w:rsidRPr="005A2AEF" w:rsidRDefault="00293669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providências para melhorar as péssimas condições do asfalto da Rua Marginal, Bairro Bandeira Branca II. </w:t>
      </w:r>
    </w:p>
    <w:p w:rsidR="00293669" w:rsidRPr="005A2AEF" w:rsidRDefault="00293669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a cobertura de dois pontos de ônibus na Rua Dois, Bairro Bandeira Branca II.</w:t>
      </w:r>
    </w:p>
    <w:p w:rsidR="00293669" w:rsidRPr="005A2AEF" w:rsidRDefault="00293669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a cobertura de um ponto de ônibus na Rua Marginal, Bairro Bandeira Branca II.</w:t>
      </w:r>
    </w:p>
    <w:p w:rsidR="00293669" w:rsidRPr="005A2AEF" w:rsidRDefault="00293669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a cobertura de um ponto de ônibus localizado na Rua Um, Bairro Bandeira Branca II.</w:t>
      </w:r>
    </w:p>
    <w:p w:rsidR="00293669" w:rsidRPr="005A2AEF" w:rsidRDefault="00293669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o rebaixamento de guia na Rua Um, Bairro Bandeira Branca II.</w:t>
      </w:r>
    </w:p>
    <w:p w:rsidR="00293669" w:rsidRPr="005A2AEF" w:rsidRDefault="00293669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a construção de calçada na Rua Bartolomeu Fernandes Faria, Centro. </w:t>
      </w:r>
    </w:p>
    <w:p w:rsidR="00293669" w:rsidRPr="005A2AEF" w:rsidRDefault="00251118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>INDICO</w:t>
      </w:r>
      <w:r w:rsidR="00293669" w:rsidRPr="005A2AEF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a manutenção dos </w:t>
      </w:r>
      <w:proofErr w:type="spellStart"/>
      <w:r w:rsidR="00BD571E" w:rsidRPr="005A2AEF">
        <w:rPr>
          <w:rFonts w:ascii="Arial" w:hAnsi="Arial" w:cs="Arial"/>
          <w:color w:val="000000"/>
          <w:sz w:val="28"/>
          <w:szCs w:val="28"/>
        </w:rPr>
        <w:t>bloquetes</w:t>
      </w:r>
      <w:proofErr w:type="spellEnd"/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 da Rua Santa Rita, Bairro Campo Grande. </w:t>
      </w:r>
    </w:p>
    <w:p w:rsidR="00293669" w:rsidRPr="005A2AEF" w:rsidRDefault="00251118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a manutenção dos </w:t>
      </w:r>
      <w:proofErr w:type="spellStart"/>
      <w:r w:rsidR="00BD571E" w:rsidRPr="005A2AEF">
        <w:rPr>
          <w:rFonts w:ascii="Arial" w:hAnsi="Arial" w:cs="Arial"/>
          <w:color w:val="000000"/>
          <w:sz w:val="28"/>
          <w:szCs w:val="28"/>
        </w:rPr>
        <w:t>bloquetes</w:t>
      </w:r>
      <w:proofErr w:type="spellEnd"/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 na Rua Salvador Preto, Centro.</w:t>
      </w:r>
    </w:p>
    <w:p w:rsidR="00293669" w:rsidRPr="005A2AEF" w:rsidRDefault="004018CA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providências urgentes a respeito do vazamento de água dentro do Residencial Santa Isaura.</w:t>
      </w:r>
    </w:p>
    <w:p w:rsidR="00293669" w:rsidRPr="005A2AEF" w:rsidRDefault="004018CA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trocar as lâmpadas queimadas no bairro Santo Antô</w:t>
      </w:r>
      <w:r w:rsidR="0080124F">
        <w:rPr>
          <w:rFonts w:ascii="Arial" w:hAnsi="Arial" w:cs="Arial"/>
          <w:color w:val="000000"/>
          <w:sz w:val="28"/>
          <w:szCs w:val="28"/>
        </w:rPr>
        <w:t>nio d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a Boa Vista.</w:t>
      </w:r>
    </w:p>
    <w:p w:rsidR="002C6191" w:rsidRPr="005A2AEF" w:rsidRDefault="004018CA" w:rsidP="00293669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A2AEF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D571E" w:rsidRPr="005A2AEF">
        <w:rPr>
          <w:rFonts w:ascii="Arial" w:hAnsi="Arial" w:cs="Arial"/>
          <w:color w:val="000000"/>
          <w:sz w:val="28"/>
          <w:szCs w:val="28"/>
        </w:rPr>
        <w:t>trocar as lâmpadas queimadas na Rua José</w:t>
      </w:r>
      <w:r w:rsidR="0080124F">
        <w:rPr>
          <w:rFonts w:ascii="Arial" w:hAnsi="Arial" w:cs="Arial"/>
          <w:color w:val="000000"/>
          <w:sz w:val="28"/>
          <w:szCs w:val="28"/>
        </w:rPr>
        <w:t xml:space="preserve"> Aristeu d</w:t>
      </w:r>
      <w:bookmarkStart w:id="0" w:name="_GoBack"/>
      <w:bookmarkEnd w:id="0"/>
      <w:r w:rsidR="00BD571E" w:rsidRPr="005A2AEF">
        <w:rPr>
          <w:rFonts w:ascii="Arial" w:hAnsi="Arial" w:cs="Arial"/>
          <w:color w:val="000000"/>
          <w:sz w:val="28"/>
          <w:szCs w:val="28"/>
        </w:rPr>
        <w:t xml:space="preserve">a Cunha, bairro Parque Meia </w:t>
      </w:r>
      <w:proofErr w:type="gramStart"/>
      <w:r w:rsidR="00BD571E" w:rsidRPr="005A2AEF">
        <w:rPr>
          <w:rFonts w:ascii="Arial" w:hAnsi="Arial" w:cs="Arial"/>
          <w:color w:val="000000"/>
          <w:sz w:val="28"/>
          <w:szCs w:val="28"/>
        </w:rPr>
        <w:t>Lua .</w:t>
      </w:r>
      <w:proofErr w:type="gramEnd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5A2AEF">
        <w:rPr>
          <w:rFonts w:ascii="Arial" w:hAnsi="Arial" w:cs="Arial"/>
          <w:b/>
          <w:caps/>
          <w:color w:val="000000"/>
          <w:sz w:val="28"/>
          <w:szCs w:val="28"/>
        </w:rPr>
        <w:t>–</w:t>
      </w:r>
      <w:r w:rsidR="00915737" w:rsidRPr="005A2AEF">
        <w:rPr>
          <w:rFonts w:ascii="Arial" w:hAnsi="Arial" w:cs="Arial"/>
          <w:b/>
          <w:caps/>
          <w:color w:val="000000"/>
          <w:sz w:val="28"/>
          <w:szCs w:val="28"/>
        </w:rPr>
        <w:t>––––––</w:t>
      </w:r>
      <w:r w:rsidR="00DB07BD" w:rsidRPr="005A2AEF">
        <w:rPr>
          <w:rFonts w:ascii="Arial" w:hAnsi="Arial" w:cs="Arial"/>
          <w:b/>
          <w:caps/>
          <w:color w:val="000000"/>
          <w:sz w:val="28"/>
          <w:szCs w:val="28"/>
        </w:rPr>
        <w:t>–</w:t>
      </w:r>
      <w:r w:rsidR="003622B8" w:rsidRPr="005A2AEF">
        <w:rPr>
          <w:rFonts w:ascii="Arial" w:hAnsi="Arial" w:cs="Arial"/>
          <w:b/>
          <w:caps/>
          <w:color w:val="000000"/>
          <w:sz w:val="28"/>
          <w:szCs w:val="28"/>
        </w:rPr>
        <w:t xml:space="preserve"> </w:t>
      </w:r>
      <w:smartTag w:uri="schemas-houaiss/mini" w:element="verbetes">
        <w:r w:rsidR="003622B8" w:rsidRPr="005A2AEF">
          <w:rPr>
            <w:rFonts w:ascii="Arial" w:hAnsi="Arial" w:cs="Arial"/>
            <w:b/>
            <w:caps/>
            <w:color w:val="000000"/>
            <w:sz w:val="20"/>
            <w:szCs w:val="20"/>
          </w:rPr>
          <w:t>Não</w:t>
        </w:r>
      </w:smartTag>
      <w:r w:rsidR="003622B8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</w:t>
      </w:r>
      <w:r w:rsidR="00555AA1" w:rsidRPr="005A2AEF">
        <w:rPr>
          <w:rFonts w:ascii="Arial" w:hAnsi="Arial" w:cs="Arial"/>
          <w:b/>
          <w:caps/>
          <w:color w:val="000000"/>
          <w:sz w:val="20"/>
          <w:szCs w:val="20"/>
        </w:rPr>
        <w:t>houve</w:t>
      </w:r>
      <w:r w:rsidR="003622B8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</w:t>
      </w:r>
      <w:smartTag w:uri="schemas-houaiss/mini" w:element="verbetes">
        <w:r w:rsidR="003622B8" w:rsidRPr="005A2AEF">
          <w:rPr>
            <w:rFonts w:ascii="Arial" w:hAnsi="Arial" w:cs="Arial"/>
            <w:b/>
            <w:caps/>
            <w:color w:val="000000"/>
            <w:sz w:val="20"/>
            <w:szCs w:val="20"/>
          </w:rPr>
          <w:t>mais</w:t>
        </w:r>
      </w:smartTag>
      <w:r w:rsidR="00915737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indicaçÕ</w:t>
      </w:r>
      <w:r w:rsidR="003622B8" w:rsidRPr="005A2AEF">
        <w:rPr>
          <w:rFonts w:ascii="Arial" w:hAnsi="Arial" w:cs="Arial"/>
          <w:b/>
          <w:caps/>
          <w:color w:val="000000"/>
          <w:sz w:val="20"/>
          <w:szCs w:val="20"/>
        </w:rPr>
        <w:t>es</w:t>
      </w:r>
      <w:r w:rsidR="003D2C8A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</w:t>
      </w:r>
      <w:r w:rsidR="00555AA1" w:rsidRPr="005A2AEF">
        <w:rPr>
          <w:rFonts w:ascii="Arial" w:hAnsi="Arial" w:cs="Arial"/>
          <w:b/>
          <w:caps/>
          <w:color w:val="000000"/>
          <w:sz w:val="20"/>
          <w:szCs w:val="20"/>
        </w:rPr>
        <w:t>d</w:t>
      </w:r>
      <w:r w:rsidR="00B47960" w:rsidRPr="005A2AEF">
        <w:rPr>
          <w:rFonts w:ascii="Arial" w:hAnsi="Arial" w:cs="Arial"/>
          <w:b/>
          <w:caps/>
          <w:color w:val="000000"/>
          <w:sz w:val="20"/>
          <w:szCs w:val="20"/>
        </w:rPr>
        <w:t>o</w:t>
      </w:r>
      <w:r w:rsidR="003D2C8A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vereador </w:t>
      </w:r>
      <w:smartTag w:uri="schemas-houaiss/acao" w:element="dm">
        <w:r w:rsidR="003D2C8A" w:rsidRPr="005A2AEF">
          <w:rPr>
            <w:rFonts w:ascii="Arial" w:hAnsi="Arial" w:cs="Arial"/>
            <w:b/>
            <w:caps/>
            <w:color w:val="000000"/>
            <w:sz w:val="20"/>
            <w:szCs w:val="20"/>
          </w:rPr>
          <w:t>para</w:t>
        </w:r>
      </w:smartTag>
      <w:r w:rsidR="003D2C8A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</w:t>
      </w:r>
      <w:r w:rsidR="00555AA1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a S.O. de </w:t>
      </w:r>
      <w:r w:rsidR="00CB4094" w:rsidRPr="005A2AEF">
        <w:rPr>
          <w:rFonts w:ascii="Arial" w:hAnsi="Arial" w:cs="Arial"/>
          <w:b/>
          <w:caps/>
          <w:color w:val="000000"/>
          <w:sz w:val="20"/>
          <w:szCs w:val="20"/>
        </w:rPr>
        <w:t>17/06</w:t>
      </w:r>
      <w:r w:rsidR="00CB5F41" w:rsidRPr="005A2AEF">
        <w:rPr>
          <w:rFonts w:ascii="Arial" w:hAnsi="Arial" w:cs="Arial"/>
          <w:b/>
          <w:caps/>
          <w:color w:val="000000"/>
          <w:sz w:val="20"/>
          <w:szCs w:val="20"/>
        </w:rPr>
        <w:t>/201</w:t>
      </w:r>
      <w:r w:rsidR="002C6191" w:rsidRPr="005A2AEF">
        <w:rPr>
          <w:rFonts w:ascii="Arial" w:hAnsi="Arial" w:cs="Arial"/>
          <w:b/>
          <w:caps/>
          <w:color w:val="000000"/>
          <w:sz w:val="20"/>
          <w:szCs w:val="20"/>
        </w:rPr>
        <w:t>5</w:t>
      </w:r>
      <w:r w:rsidR="00DB07BD" w:rsidRPr="005A2AEF">
        <w:rPr>
          <w:rFonts w:ascii="Arial" w:hAnsi="Arial" w:cs="Arial"/>
          <w:b/>
          <w:caps/>
          <w:color w:val="000000"/>
          <w:sz w:val="20"/>
          <w:szCs w:val="20"/>
        </w:rPr>
        <w:t xml:space="preserve"> </w:t>
      </w:r>
      <w:r w:rsidR="003D2C8A" w:rsidRPr="005A2AEF">
        <w:rPr>
          <w:rFonts w:ascii="Arial" w:hAnsi="Arial" w:cs="Arial"/>
          <w:b/>
          <w:caps/>
          <w:color w:val="000000"/>
          <w:sz w:val="20"/>
          <w:szCs w:val="20"/>
        </w:rPr>
        <w:t>–––</w:t>
      </w:r>
      <w:r w:rsidR="00915737" w:rsidRPr="005A2AEF">
        <w:rPr>
          <w:rFonts w:ascii="Arial" w:hAnsi="Arial" w:cs="Arial"/>
          <w:b/>
          <w:caps/>
          <w:color w:val="000000"/>
          <w:sz w:val="20"/>
          <w:szCs w:val="20"/>
        </w:rPr>
        <w:t>–––</w:t>
      </w:r>
      <w:r w:rsidR="003D2C8A" w:rsidRPr="005A2AEF">
        <w:rPr>
          <w:rFonts w:ascii="Arial" w:hAnsi="Arial" w:cs="Arial"/>
          <w:b/>
          <w:caps/>
          <w:color w:val="000000"/>
          <w:sz w:val="20"/>
          <w:szCs w:val="20"/>
        </w:rPr>
        <w:t>––</w:t>
      </w:r>
    </w:p>
    <w:sectPr w:rsidR="003622B8" w:rsidRPr="00340D4A" w:rsidSect="00BB7605">
      <w:headerReference w:type="default" r:id="rId7"/>
      <w:footerReference w:type="default" r:id="rId8"/>
      <w:pgSz w:w="11907" w:h="16840" w:code="9"/>
      <w:pgMar w:top="1560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C5A" w:rsidRDefault="00AB4C5A">
      <w:r>
        <w:separator/>
      </w:r>
    </w:p>
  </w:endnote>
  <w:endnote w:type="continuationSeparator" w:id="0">
    <w:p w:rsidR="00AB4C5A" w:rsidRDefault="00AB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C5A" w:rsidRDefault="00AB4C5A">
      <w:r>
        <w:separator/>
      </w:r>
    </w:p>
  </w:footnote>
  <w:footnote w:type="continuationSeparator" w:id="0">
    <w:p w:rsidR="00AB4C5A" w:rsidRDefault="00AB4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313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313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9" name="Imagem 9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60029D">
      <w:rPr>
        <w:rFonts w:ascii="Arial" w:hAnsi="Arial" w:cs="Arial"/>
        <w:b/>
      </w:rPr>
      <w:t>1158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60029D">
      <w:rPr>
        <w:rFonts w:ascii="Arial" w:hAnsi="Arial" w:cs="Arial"/>
        <w:b/>
      </w:rPr>
      <w:t>17/06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0124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0124F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1118"/>
    <w:rsid w:val="00253056"/>
    <w:rsid w:val="00253F22"/>
    <w:rsid w:val="00266C58"/>
    <w:rsid w:val="002766F3"/>
    <w:rsid w:val="0029216D"/>
    <w:rsid w:val="00293669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1734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018CA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A2AEF"/>
    <w:rsid w:val="005B0309"/>
    <w:rsid w:val="005B1809"/>
    <w:rsid w:val="005C0F8B"/>
    <w:rsid w:val="005D0C72"/>
    <w:rsid w:val="005F1DB0"/>
    <w:rsid w:val="0060029D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124F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9E73AB"/>
    <w:rsid w:val="00A36ABB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B4C5A"/>
    <w:rsid w:val="00AC43B0"/>
    <w:rsid w:val="00AD5E8B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B7605"/>
    <w:rsid w:val="00BC1F77"/>
    <w:rsid w:val="00BD0E65"/>
    <w:rsid w:val="00BD2D47"/>
    <w:rsid w:val="00BD571E"/>
    <w:rsid w:val="00BD7F81"/>
    <w:rsid w:val="00BE0E55"/>
    <w:rsid w:val="00BF2B21"/>
    <w:rsid w:val="00C31361"/>
    <w:rsid w:val="00C32D69"/>
    <w:rsid w:val="00C32EF2"/>
    <w:rsid w:val="00C35177"/>
    <w:rsid w:val="00C55169"/>
    <w:rsid w:val="00C66E5F"/>
    <w:rsid w:val="00C920A8"/>
    <w:rsid w:val="00CA1599"/>
    <w:rsid w:val="00CA574A"/>
    <w:rsid w:val="00CB4094"/>
    <w:rsid w:val="00CB5F41"/>
    <w:rsid w:val="00CC23CB"/>
    <w:rsid w:val="00CD199C"/>
    <w:rsid w:val="00CD1F51"/>
    <w:rsid w:val="00CF3E5E"/>
    <w:rsid w:val="00CF64EA"/>
    <w:rsid w:val="00D1667F"/>
    <w:rsid w:val="00D2205E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E08C58A-14D8-4BA5-9C87-ECFB73F8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32</TotalTime>
  <Pages>2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1119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13</cp:revision>
  <cp:lastPrinted>2015-06-15T18:35:00Z</cp:lastPrinted>
  <dcterms:created xsi:type="dcterms:W3CDTF">2015-06-15T14:41:00Z</dcterms:created>
  <dcterms:modified xsi:type="dcterms:W3CDTF">2015-06-15T18:36:00Z</dcterms:modified>
</cp:coreProperties>
</file>