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637C3">
        <w:rPr>
          <w:rFonts w:ascii="Arial" w:hAnsi="Arial" w:cs="Arial"/>
          <w:b/>
          <w:caps/>
          <w:sz w:val="28"/>
          <w:szCs w:val="28"/>
        </w:rPr>
        <w:t>1160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637C3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37C3">
              <w:rPr>
                <w:rFonts w:ascii="Arial" w:hAnsi="Arial" w:cs="Arial"/>
                <w:sz w:val="20"/>
                <w:szCs w:val="20"/>
              </w:rPr>
              <w:t>Refere-se ao quadro funcional do Departamento de Agricultura da Prefeitura Municipal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5637C3" w:rsidP="00EB4B6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637C3">
        <w:rPr>
          <w:rFonts w:ascii="Arial" w:hAnsi="Arial" w:cs="Arial"/>
        </w:rPr>
        <w:t>A respeito do quadro funcional do Departamento de Agricultura da Prefeitura Municipal de Jacareí,</w:t>
      </w:r>
      <w:r>
        <w:rPr>
          <w:rFonts w:ascii="Arial" w:hAnsi="Arial" w:cs="Arial"/>
          <w:b/>
        </w:rPr>
        <w:t xml:space="preserve">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EB4B68" w:rsidP="00EB4B68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Como é o organograma e q</w:t>
      </w:r>
      <w:r w:rsidR="005637C3">
        <w:rPr>
          <w:rFonts w:ascii="Arial" w:hAnsi="Arial" w:cs="Arial"/>
        </w:rPr>
        <w:t xml:space="preserve">uais cargos compõem atualmente </w:t>
      </w:r>
      <w:r w:rsidR="005637C3" w:rsidRPr="005637C3">
        <w:rPr>
          <w:rFonts w:ascii="Arial" w:hAnsi="Arial" w:cs="Arial"/>
        </w:rPr>
        <w:t>o Departamento da Agricultura?</w:t>
      </w:r>
    </w:p>
    <w:p w:rsidR="00EB4B68" w:rsidRDefault="00EB4B68" w:rsidP="00EB4B68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Quantos servidores são comissionados e quais são seus respectivos cargos?</w:t>
      </w:r>
    </w:p>
    <w:p w:rsidR="00EB4B68" w:rsidRDefault="00EB4B68" w:rsidP="00EB4B68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Quantos são os servidores efetivos e quais os seus respectivos cargos?</w:t>
      </w:r>
      <w:bookmarkStart w:id="0" w:name="_GoBack"/>
      <w:bookmarkEnd w:id="0"/>
    </w:p>
    <w:p w:rsidR="00EB4B68" w:rsidRDefault="00EB4B68" w:rsidP="00EB4B68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Como está composta a área técnica do Departamento?</w:t>
      </w:r>
    </w:p>
    <w:p w:rsidR="00F65C85" w:rsidRPr="00F65C85" w:rsidRDefault="00F65C85" w:rsidP="00EB4B6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EB4B68">
        <w:rPr>
          <w:rFonts w:ascii="Arial" w:hAnsi="Arial" w:cs="Arial"/>
        </w:rPr>
        <w:t>17 de junho de 2015.</w:t>
      </w:r>
    </w:p>
    <w:p w:rsidR="00EB4B68" w:rsidRDefault="00EB4B68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B4B68" w:rsidRDefault="00EB4B68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B4B68" w:rsidRDefault="00EB4B68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B4B68" w:rsidRPr="00EB4B68" w:rsidRDefault="00EB4B68" w:rsidP="00EB4B68">
      <w:pPr>
        <w:jc w:val="center"/>
        <w:rPr>
          <w:rFonts w:ascii="Arial" w:hAnsi="Arial"/>
          <w:b/>
        </w:rPr>
      </w:pPr>
      <w:r w:rsidRPr="00EB4B68">
        <w:rPr>
          <w:rFonts w:ascii="Arial" w:hAnsi="Arial"/>
          <w:b/>
        </w:rPr>
        <w:t>EDGARD SASAKI</w:t>
      </w:r>
    </w:p>
    <w:p w:rsidR="00EB4B68" w:rsidRPr="00536DB7" w:rsidRDefault="00EB4B68" w:rsidP="00EB4B68">
      <w:pPr>
        <w:jc w:val="center"/>
        <w:rPr>
          <w:rFonts w:ascii="Arial" w:hAnsi="Arial"/>
        </w:rPr>
      </w:pPr>
      <w:r w:rsidRPr="00EB4B68">
        <w:rPr>
          <w:rFonts w:ascii="Arial" w:hAnsi="Arial"/>
        </w:rPr>
        <w:t>Vereador – DEM</w:t>
      </w:r>
    </w:p>
    <w:sectPr w:rsidR="00EB4B68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F9A" w:rsidRDefault="00726F9A">
      <w:r>
        <w:separator/>
      </w:r>
    </w:p>
  </w:endnote>
  <w:endnote w:type="continuationSeparator" w:id="0">
    <w:p w:rsidR="00726F9A" w:rsidRDefault="0072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F9A" w:rsidRDefault="00726F9A">
      <w:r>
        <w:separator/>
      </w:r>
    </w:p>
  </w:footnote>
  <w:footnote w:type="continuationSeparator" w:id="0">
    <w:p w:rsidR="00726F9A" w:rsidRDefault="00726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4388D"/>
    <w:rsid w:val="003861B4"/>
    <w:rsid w:val="00397FF3"/>
    <w:rsid w:val="00412795"/>
    <w:rsid w:val="00486DF6"/>
    <w:rsid w:val="00487D64"/>
    <w:rsid w:val="00493115"/>
    <w:rsid w:val="004E46DA"/>
    <w:rsid w:val="004F39E9"/>
    <w:rsid w:val="00505FD8"/>
    <w:rsid w:val="00536DB7"/>
    <w:rsid w:val="005637C3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26F9A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B4B68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143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2015-06-15T12:21:00Z</dcterms:created>
  <dcterms:modified xsi:type="dcterms:W3CDTF">2015-06-15T14:52:00Z</dcterms:modified>
</cp:coreProperties>
</file>