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A314E8">
        <w:rPr>
          <w:rFonts w:ascii="Arial" w:hAnsi="Arial" w:cs="Arial"/>
          <w:b/>
          <w:caps/>
          <w:sz w:val="28"/>
          <w:szCs w:val="28"/>
        </w:rPr>
        <w:t xml:space="preserve"> 1162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A314E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Sr. RENATO CAPPELLI pela posse como Presidente da Loja Maçônica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ARBLS INTEGRIDADE E JUSTIÇA, ocorrida no dia 13 de junho de 2015.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A314E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>nossas co</w:t>
      </w:r>
      <w:r w:rsidR="00A314E8">
        <w:rPr>
          <w:rFonts w:ascii="Arial" w:hAnsi="Arial" w:cs="Arial"/>
        </w:rPr>
        <w:t xml:space="preserve">ngratulações ao </w:t>
      </w:r>
      <w:r w:rsidR="00A314E8" w:rsidRPr="00A314E8">
        <w:rPr>
          <w:rFonts w:ascii="Arial" w:hAnsi="Arial" w:cs="Arial"/>
        </w:rPr>
        <w:t>Sr. RENATO CAPPELLI pela posse como Presidente da Loja Maçônica ARBLS INTEGRIDADE E JUSTIÇA, ocorrida no dia 13 de junho de 2015</w:t>
      </w:r>
      <w:r w:rsidR="00A314E8">
        <w:rPr>
          <w:rFonts w:ascii="Arial" w:hAnsi="Arial" w:cs="Arial"/>
        </w:rPr>
        <w:t>.</w:t>
      </w:r>
    </w:p>
    <w:p w:rsidR="00061DA1" w:rsidRDefault="00061DA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61DA1">
        <w:rPr>
          <w:rFonts w:ascii="Arial" w:hAnsi="Arial" w:cs="Arial"/>
        </w:rPr>
        <w:t>Felicitamos o presidente eleito, desejando-lhe muito suc</w:t>
      </w:r>
      <w:r>
        <w:rPr>
          <w:rFonts w:ascii="Arial" w:hAnsi="Arial" w:cs="Arial"/>
        </w:rPr>
        <w:t>esso em sua administração.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314E8">
        <w:rPr>
          <w:rFonts w:ascii="Arial" w:hAnsi="Arial" w:cs="Arial"/>
        </w:rPr>
        <w:t>17 de junho de 2015.</w:t>
      </w:r>
    </w:p>
    <w:p w:rsidR="00A314E8" w:rsidRDefault="00A314E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A314E8" w:rsidTr="00061DA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A314E8" w:rsidRPr="00CA2DF1" w:rsidRDefault="00A314E8" w:rsidP="00A314E8">
            <w:pPr>
              <w:jc w:val="center"/>
              <w:rPr>
                <w:rFonts w:ascii="Arial" w:hAnsi="Arial" w:cs="Arial"/>
                <w:b/>
              </w:rPr>
            </w:pPr>
            <w:r w:rsidRPr="00CA2DF1">
              <w:rPr>
                <w:rFonts w:ascii="Arial" w:hAnsi="Arial" w:cs="Arial"/>
                <w:b/>
              </w:rPr>
              <w:t>EDGARD SASAKI</w:t>
            </w:r>
          </w:p>
          <w:p w:rsidR="00A314E8" w:rsidRPr="00CA2DF1" w:rsidRDefault="00A314E8" w:rsidP="00A314E8">
            <w:pPr>
              <w:jc w:val="center"/>
              <w:rPr>
                <w:rFonts w:ascii="Arial" w:hAnsi="Arial" w:cs="Arial"/>
              </w:rPr>
            </w:pPr>
            <w:r w:rsidRPr="00CA2DF1">
              <w:rPr>
                <w:rFonts w:ascii="Arial" w:hAnsi="Arial" w:cs="Arial"/>
              </w:rPr>
              <w:t>Vereador – DEM</w:t>
            </w:r>
          </w:p>
          <w:p w:rsidR="00A314E8" w:rsidRPr="00CA2DF1" w:rsidRDefault="00A314E8" w:rsidP="00BF791A">
            <w:pPr>
              <w:tabs>
                <w:tab w:val="left" w:pos="-600"/>
              </w:tabs>
              <w:spacing w:after="120" w:line="36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314E8" w:rsidRPr="00CA2DF1" w:rsidRDefault="00A314E8" w:rsidP="00A314E8">
            <w:pPr>
              <w:jc w:val="center"/>
              <w:rPr>
                <w:rFonts w:ascii="Arial" w:hAnsi="Arial" w:cs="Arial"/>
                <w:b/>
              </w:rPr>
            </w:pPr>
            <w:r w:rsidRPr="00CA2DF1">
              <w:rPr>
                <w:rFonts w:ascii="Arial" w:hAnsi="Arial" w:cs="Arial"/>
                <w:b/>
              </w:rPr>
              <w:t>EDINHO GUEDES</w:t>
            </w:r>
          </w:p>
          <w:p w:rsidR="00A314E8" w:rsidRPr="00CA2DF1" w:rsidRDefault="00A314E8" w:rsidP="00A314E8">
            <w:pPr>
              <w:jc w:val="center"/>
              <w:rPr>
                <w:rFonts w:ascii="Arial" w:hAnsi="Arial" w:cs="Arial"/>
              </w:rPr>
            </w:pPr>
            <w:r w:rsidRPr="00CA2DF1">
              <w:rPr>
                <w:rFonts w:ascii="Arial" w:hAnsi="Arial" w:cs="Arial"/>
              </w:rPr>
              <w:t>Vereador – PMDB</w:t>
            </w:r>
          </w:p>
          <w:p w:rsidR="00A314E8" w:rsidRPr="00CA2DF1" w:rsidRDefault="00A314E8" w:rsidP="00BF791A">
            <w:pPr>
              <w:tabs>
                <w:tab w:val="left" w:pos="-600"/>
              </w:tabs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314E8" w:rsidRPr="00BF791A" w:rsidRDefault="00A314E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1C" w:rsidRDefault="002D271C">
      <w:r>
        <w:separator/>
      </w:r>
    </w:p>
  </w:endnote>
  <w:endnote w:type="continuationSeparator" w:id="0">
    <w:p w:rsidR="002D271C" w:rsidRDefault="002D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1C" w:rsidRDefault="002D271C">
      <w:r>
        <w:separator/>
      </w:r>
    </w:p>
  </w:footnote>
  <w:footnote w:type="continuationSeparator" w:id="0">
    <w:p w:rsidR="002D271C" w:rsidRDefault="002D2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1DA1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D271C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02D38"/>
    <w:rsid w:val="009768E6"/>
    <w:rsid w:val="009A2ABD"/>
    <w:rsid w:val="009B207E"/>
    <w:rsid w:val="009B32F8"/>
    <w:rsid w:val="009D50D4"/>
    <w:rsid w:val="009E1F05"/>
    <w:rsid w:val="00A314E8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2DF1"/>
    <w:rsid w:val="00CA759E"/>
    <w:rsid w:val="00CB2BAB"/>
    <w:rsid w:val="00D14EB1"/>
    <w:rsid w:val="00D2072E"/>
    <w:rsid w:val="00DA5F81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454B2B6-99F8-46A2-9237-77AF2A02A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61DA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1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130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2015-06-15T12:52:00Z</cp:lastPrinted>
  <dcterms:created xsi:type="dcterms:W3CDTF">2015-06-15T12:33:00Z</dcterms:created>
  <dcterms:modified xsi:type="dcterms:W3CDTF">2015-06-15T18:08:00Z</dcterms:modified>
</cp:coreProperties>
</file>