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C265A">
        <w:rPr>
          <w:rFonts w:ascii="Arial" w:hAnsi="Arial" w:cs="Arial"/>
          <w:b/>
          <w:caps/>
          <w:sz w:val="28"/>
          <w:szCs w:val="28"/>
        </w:rPr>
        <w:t>74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C265A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265A">
              <w:rPr>
                <w:rFonts w:ascii="Arial" w:hAnsi="Arial" w:cs="Arial"/>
                <w:sz w:val="20"/>
                <w:szCs w:val="20"/>
              </w:rPr>
              <w:t xml:space="preserve">Registra o transcurso do Dia do Agente Fiscal, comemorado em </w:t>
            </w:r>
            <w:proofErr w:type="gramStart"/>
            <w:r w:rsidRPr="00CC265A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CC265A">
              <w:rPr>
                <w:rFonts w:ascii="Arial" w:hAnsi="Arial" w:cs="Arial"/>
                <w:sz w:val="20"/>
                <w:szCs w:val="20"/>
              </w:rPr>
              <w:t xml:space="preserve"> de fevereiro.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CC265A">
        <w:rPr>
          <w:rFonts w:ascii="Arial" w:hAnsi="Arial" w:cs="Arial"/>
        </w:rPr>
        <w:t>Moção Congratulatória pel</w:t>
      </w:r>
      <w:r w:rsidR="00CC265A" w:rsidRPr="00CC265A">
        <w:rPr>
          <w:rFonts w:ascii="Arial" w:hAnsi="Arial" w:cs="Arial"/>
        </w:rPr>
        <w:t xml:space="preserve">o transcurso do Dia do Agente Fiscal, comemorado em </w:t>
      </w:r>
      <w:proofErr w:type="gramStart"/>
      <w:r w:rsidR="00CC265A" w:rsidRPr="00CC265A">
        <w:rPr>
          <w:rFonts w:ascii="Arial" w:hAnsi="Arial" w:cs="Arial"/>
        </w:rPr>
        <w:t>2</w:t>
      </w:r>
      <w:proofErr w:type="gramEnd"/>
      <w:r w:rsidR="00CC265A" w:rsidRPr="00CC265A">
        <w:rPr>
          <w:rFonts w:ascii="Arial" w:hAnsi="Arial" w:cs="Arial"/>
        </w:rPr>
        <w:t xml:space="preserve"> de fevereiro.</w:t>
      </w:r>
    </w:p>
    <w:p w:rsidR="00CC265A" w:rsidRPr="00BF791A" w:rsidRDefault="00CC265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que exercem essa função em nosso Município, desejando muito sucesso em suas carreiras.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C265A">
        <w:rPr>
          <w:rFonts w:ascii="Arial" w:hAnsi="Arial" w:cs="Arial"/>
        </w:rPr>
        <w:t>12 de fevereiro de 2016.</w:t>
      </w:r>
    </w:p>
    <w:p w:rsidR="00CC265A" w:rsidRDefault="00CC265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C265A" w:rsidRDefault="00CC265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C265A" w:rsidRDefault="00CC265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C265A" w:rsidRPr="00A34F2C" w:rsidRDefault="00CC265A" w:rsidP="00CC265A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CC265A" w:rsidRPr="00A34F2C" w:rsidRDefault="00CC265A" w:rsidP="00CC265A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PSD</w:t>
      </w:r>
      <w:bookmarkStart w:id="0" w:name="_GoBack"/>
      <w:bookmarkEnd w:id="0"/>
    </w:p>
    <w:sectPr w:rsidR="00CC265A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55E" w:rsidRDefault="0052155E">
      <w:r>
        <w:separator/>
      </w:r>
    </w:p>
  </w:endnote>
  <w:endnote w:type="continuationSeparator" w:id="0">
    <w:p w:rsidR="0052155E" w:rsidRDefault="0052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55E" w:rsidRDefault="0052155E">
      <w:r>
        <w:separator/>
      </w:r>
    </w:p>
  </w:footnote>
  <w:footnote w:type="continuationSeparator" w:id="0">
    <w:p w:rsidR="0052155E" w:rsidRDefault="00521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BD9F19F" wp14:editId="131724C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9EB7D3F" wp14:editId="5A30E39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098859B" wp14:editId="164A4C0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3B543FCD" wp14:editId="2A20745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2155E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3305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CC265A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DBD9F-7D1D-4646-967B-B0CD7FB4F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118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2016-02-04T16:44:00Z</dcterms:created>
  <dcterms:modified xsi:type="dcterms:W3CDTF">2016-02-04T16:44:00Z</dcterms:modified>
</cp:coreProperties>
</file>