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7D6F">
        <w:rPr>
          <w:rFonts w:ascii="Arial" w:hAnsi="Arial" w:cs="Arial"/>
          <w:b/>
          <w:caps/>
          <w:sz w:val="28"/>
          <w:szCs w:val="28"/>
        </w:rPr>
        <w:t>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17D6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D6F">
              <w:rPr>
                <w:rFonts w:ascii="Arial" w:hAnsi="Arial" w:cs="Arial"/>
                <w:sz w:val="20"/>
                <w:szCs w:val="20"/>
              </w:rPr>
              <w:t xml:space="preserve">Registra o transcurso do Dia Mundial do Rádio, comemorado em 13 de </w:t>
            </w:r>
            <w:proofErr w:type="gramStart"/>
            <w:r w:rsidRPr="00B17D6F"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17D6F">
        <w:rPr>
          <w:rFonts w:ascii="Arial" w:hAnsi="Arial" w:cs="Arial"/>
        </w:rPr>
        <w:t>Moção Comemorativa</w:t>
      </w:r>
      <w:r w:rsidR="00B17D6F" w:rsidRPr="00B17D6F">
        <w:t xml:space="preserve"> </w:t>
      </w:r>
      <w:r w:rsidR="00B17D6F">
        <w:rPr>
          <w:rFonts w:ascii="Arial" w:hAnsi="Arial" w:cs="Arial"/>
        </w:rPr>
        <w:t>pel</w:t>
      </w:r>
      <w:r w:rsidR="00B17D6F" w:rsidRPr="00B17D6F">
        <w:rPr>
          <w:rFonts w:ascii="Arial" w:hAnsi="Arial" w:cs="Arial"/>
        </w:rPr>
        <w:t xml:space="preserve">o transcurso do Dia Mundial do Rádio, </w:t>
      </w:r>
      <w:r w:rsidR="00926221">
        <w:rPr>
          <w:rFonts w:ascii="Arial" w:hAnsi="Arial" w:cs="Arial"/>
        </w:rPr>
        <w:t>celeb</w:t>
      </w:r>
      <w:r w:rsidR="00926221" w:rsidRPr="002A7C59">
        <w:rPr>
          <w:rFonts w:ascii="Arial" w:hAnsi="Arial" w:cs="Arial"/>
        </w:rPr>
        <w:t>rado</w:t>
      </w:r>
      <w:bookmarkStart w:id="0" w:name="_GoBack"/>
      <w:bookmarkEnd w:id="0"/>
      <w:r w:rsidR="00B17D6F" w:rsidRPr="00B17D6F">
        <w:rPr>
          <w:rFonts w:ascii="Arial" w:hAnsi="Arial" w:cs="Arial"/>
        </w:rPr>
        <w:t xml:space="preserve"> em 13 de fevereiro.</w:t>
      </w:r>
    </w:p>
    <w:p w:rsidR="00B17D6F" w:rsidRPr="00BF791A" w:rsidRDefault="00B17D6F" w:rsidP="00B17D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radialistas de nosso Município, desejando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7D6F">
        <w:rPr>
          <w:rFonts w:ascii="Arial" w:hAnsi="Arial" w:cs="Arial"/>
        </w:rPr>
        <w:t>12 de fevereiro de 2016.</w:t>
      </w:r>
    </w:p>
    <w:p w:rsidR="00B17D6F" w:rsidRDefault="00B17D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7D6F" w:rsidRDefault="00B17D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7D6F" w:rsidRDefault="00B17D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7D6F" w:rsidRPr="00A34F2C" w:rsidRDefault="00B17D6F" w:rsidP="00B17D6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17D6F" w:rsidRPr="00A34F2C" w:rsidRDefault="00B17D6F" w:rsidP="00B17D6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B17D6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BA" w:rsidRDefault="006E48BA">
      <w:r>
        <w:separator/>
      </w:r>
    </w:p>
  </w:endnote>
  <w:endnote w:type="continuationSeparator" w:id="0">
    <w:p w:rsidR="006E48BA" w:rsidRDefault="006E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BA" w:rsidRDefault="006E48BA">
      <w:r>
        <w:separator/>
      </w:r>
    </w:p>
  </w:footnote>
  <w:footnote w:type="continuationSeparator" w:id="0">
    <w:p w:rsidR="006E48BA" w:rsidRDefault="006E4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3B9FF7" wp14:editId="7F74D2B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C3DC31" wp14:editId="57E3226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FACE5F9" wp14:editId="66FF5FA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E04FCC7" wp14:editId="5062553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47C"/>
    <w:rsid w:val="006B0B8E"/>
    <w:rsid w:val="006D6F7D"/>
    <w:rsid w:val="006E414F"/>
    <w:rsid w:val="006E48BA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26221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17D6F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A6A5E-0CD7-48AD-924B-B201CAC6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2016-02-04T16:49:00Z</dcterms:created>
  <dcterms:modified xsi:type="dcterms:W3CDTF">2016-02-11T18:06:00Z</dcterms:modified>
</cp:coreProperties>
</file>