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B6319">
        <w:rPr>
          <w:rFonts w:ascii="Arial" w:hAnsi="Arial" w:cs="Arial"/>
          <w:b/>
          <w:caps/>
          <w:sz w:val="28"/>
          <w:szCs w:val="28"/>
        </w:rPr>
        <w:t>87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B631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31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cujos galhos se entrelaçam à rede elétrica, na Rua Três, em frente ao nº 131, no Bairro Lagoa Azul, neste </w:t>
            </w:r>
            <w:proofErr w:type="gramStart"/>
            <w:r w:rsidRPr="00CB631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CB6319" w:rsidRPr="00CB6319">
        <w:rPr>
          <w:rFonts w:ascii="Arial" w:hAnsi="Arial" w:cs="Arial"/>
        </w:rPr>
        <w:t xml:space="preserve">à EDP - Bandeirante Energia S/A solicitando a poda de árvore cujos galhos se entrelaçam à rede elétrica, na Rua Três, em frente ao nº 131, no Bairro Lagoa Azul, neste </w:t>
      </w:r>
      <w:proofErr w:type="gramStart"/>
      <w:r w:rsidR="00CB6319" w:rsidRPr="00CB6319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CB631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B6319">
        <w:rPr>
          <w:rFonts w:ascii="Arial" w:hAnsi="Arial" w:cs="Arial"/>
        </w:rPr>
        <w:t>12 de fevereiro de 2016.</w:t>
      </w:r>
    </w:p>
    <w:p w:rsidR="00CB6319" w:rsidRDefault="00CB631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B6319" w:rsidRDefault="00CB631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B6319" w:rsidRDefault="00CB631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B6319" w:rsidRPr="00A34F2C" w:rsidRDefault="00CB6319" w:rsidP="00CB631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B6319" w:rsidRPr="00A34F2C" w:rsidRDefault="00CB6319" w:rsidP="00CB631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  <w:bookmarkStart w:id="0" w:name="_GoBack"/>
      <w:bookmarkEnd w:id="0"/>
    </w:p>
    <w:sectPr w:rsidR="00CB631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449" w:rsidRDefault="007E7449">
      <w:r>
        <w:separator/>
      </w:r>
    </w:p>
  </w:endnote>
  <w:endnote w:type="continuationSeparator" w:id="0">
    <w:p w:rsidR="007E7449" w:rsidRDefault="007E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449" w:rsidRDefault="007E7449">
      <w:r>
        <w:separator/>
      </w:r>
    </w:p>
  </w:footnote>
  <w:footnote w:type="continuationSeparator" w:id="0">
    <w:p w:rsidR="007E7449" w:rsidRDefault="007E7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5881C30" wp14:editId="21AE14A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E5B6C37" wp14:editId="0453452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900A50" wp14:editId="75E8542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CF286F5" wp14:editId="2F3056D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E7449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B6319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2016-02-11T10:45:00Z</dcterms:created>
  <dcterms:modified xsi:type="dcterms:W3CDTF">2016-02-11T10:45:00Z</dcterms:modified>
</cp:coreProperties>
</file>