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E6593">
        <w:rPr>
          <w:rFonts w:ascii="Arial" w:hAnsi="Arial" w:cs="Arial"/>
          <w:b/>
          <w:caps/>
          <w:sz w:val="28"/>
          <w:szCs w:val="28"/>
        </w:rPr>
        <w:t>94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FE6593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possível isenção das tarifas de água e esgoto do SAAE aos aposentados e pensionistas que possuem renda de até um salário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mínimo.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E6593" w:rsidRPr="00FE6593" w:rsidRDefault="00FE6593" w:rsidP="00FE659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FE6593">
        <w:rPr>
          <w:rFonts w:ascii="Arial" w:hAnsi="Arial" w:cs="Arial"/>
        </w:rPr>
        <w:t>Em face da atual crise econômica, os munícipes de Jacareí sofrem com a inflação alta e salários cada vez menores, principalmente a população de baixa renda e, em especial, os aposentados e pensionistas que possuem renda de até um salário mínimo. Esta parcela da população está sendo sacrificada ainda mais pelos recentes aumentos nas taxas de água e esgoto praticadas neste Município.</w:t>
      </w:r>
    </w:p>
    <w:p w:rsidR="00FE6593" w:rsidRPr="00FE6593" w:rsidRDefault="00FE6593" w:rsidP="00FE659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FE6593">
        <w:rPr>
          <w:rFonts w:ascii="Arial" w:hAnsi="Arial" w:cs="Arial"/>
          <w:b/>
        </w:rPr>
        <w:t>Considerando</w:t>
      </w:r>
      <w:r w:rsidRPr="00FE6593">
        <w:rPr>
          <w:rFonts w:ascii="Arial" w:hAnsi="Arial" w:cs="Arial"/>
        </w:rPr>
        <w:t xml:space="preserve"> que eu, Vereador Fernando da Ótica Original, apresentei um Projeto de Lei nesta Casa Legislativa visando isentar os aposentados e pensionistas que recebem até um salário mínimo do pagamento das taxas de água e esgoto, desta feita ajudando muitas famílias de Jacareí;</w:t>
      </w:r>
    </w:p>
    <w:p w:rsidR="00FE6593" w:rsidRPr="00FE6593" w:rsidRDefault="00FE6593" w:rsidP="00FE659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FE6593">
        <w:rPr>
          <w:rFonts w:ascii="Arial" w:hAnsi="Arial" w:cs="Arial"/>
          <w:b/>
        </w:rPr>
        <w:t>Considerando</w:t>
      </w:r>
      <w:r w:rsidRPr="00FE6593">
        <w:rPr>
          <w:rFonts w:ascii="Arial" w:hAnsi="Arial" w:cs="Arial"/>
        </w:rPr>
        <w:t xml:space="preserve">, ainda, que tal isenção já é prática comum em muitos municípios brasileiros, alguns deles estendendo esse benefício também à taxa de lixo </w:t>
      </w:r>
      <w:proofErr w:type="gramStart"/>
      <w:r w:rsidRPr="00FE6593">
        <w:rPr>
          <w:rFonts w:ascii="Arial" w:hAnsi="Arial" w:cs="Arial"/>
        </w:rPr>
        <w:t>e</w:t>
      </w:r>
      <w:proofErr w:type="gramEnd"/>
      <w:r w:rsidRPr="00FE6593">
        <w:rPr>
          <w:rFonts w:ascii="Arial" w:hAnsi="Arial" w:cs="Arial"/>
        </w:rPr>
        <w:t xml:space="preserve"> </w:t>
      </w:r>
      <w:proofErr w:type="gramStart"/>
      <w:r w:rsidRPr="00FE6593">
        <w:rPr>
          <w:rFonts w:ascii="Arial" w:hAnsi="Arial" w:cs="Arial"/>
        </w:rPr>
        <w:t>outras</w:t>
      </w:r>
      <w:proofErr w:type="gramEnd"/>
      <w:r w:rsidRPr="00FE6593">
        <w:rPr>
          <w:rFonts w:ascii="Arial" w:hAnsi="Arial" w:cs="Arial"/>
        </w:rPr>
        <w:t xml:space="preserve"> taxas municipais;</w:t>
      </w:r>
      <w:r>
        <w:rPr>
          <w:rFonts w:ascii="Arial" w:hAnsi="Arial" w:cs="Arial"/>
        </w:rPr>
        <w:t xml:space="preserve"> e</w:t>
      </w:r>
    </w:p>
    <w:p w:rsidR="00FE6593" w:rsidRPr="00FE6593" w:rsidRDefault="00FE6593" w:rsidP="00FE659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FE6593">
        <w:rPr>
          <w:rFonts w:ascii="Arial" w:hAnsi="Arial" w:cs="Arial"/>
          <w:b/>
        </w:rPr>
        <w:t>Considerando</w:t>
      </w:r>
      <w:r w:rsidRPr="00FE6593">
        <w:rPr>
          <w:rFonts w:ascii="Arial" w:hAnsi="Arial" w:cs="Arial"/>
        </w:rPr>
        <w:t xml:space="preserve"> que, por se tratarem de aposentados e pensionistas, representam pessoas que muito colaboraram com nosso Município no passado, e que hoje necessitam de ajuda,</w:t>
      </w:r>
    </w:p>
    <w:p w:rsidR="00F65C85" w:rsidRPr="00E27482" w:rsidRDefault="00F65C85" w:rsidP="00EA03B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</w:t>
      </w:r>
      <w:r w:rsidR="00FE6593">
        <w:rPr>
          <w:rFonts w:ascii="Arial" w:hAnsi="Arial" w:cs="Arial"/>
          <w:b/>
        </w:rPr>
        <w:t>IRO</w:t>
      </w:r>
      <w:r w:rsidRPr="00E27482">
        <w:rPr>
          <w:rFonts w:ascii="Arial" w:hAnsi="Arial" w:cs="Arial"/>
        </w:rPr>
        <w:t xml:space="preserve"> ao </w:t>
      </w:r>
      <w:smartTag w:uri="schemas-houaiss/mini" w:element="verbetes">
        <w:r w:rsidRPr="00E27482">
          <w:rPr>
            <w:rFonts w:ascii="Arial" w:hAnsi="Arial" w:cs="Arial"/>
          </w:rPr>
          <w:t>Excelentíssimo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Informações</w:t>
        </w:r>
      </w:smartTag>
      <w:r w:rsidRPr="00E27482">
        <w:rPr>
          <w:rFonts w:ascii="Arial" w:hAnsi="Arial" w:cs="Arial"/>
        </w:rPr>
        <w:t>:</w:t>
      </w:r>
    </w:p>
    <w:p w:rsidR="00BD59E1" w:rsidRPr="00BD59E1" w:rsidRDefault="00BD59E1" w:rsidP="00BD59E1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BD59E1">
        <w:rPr>
          <w:rFonts w:ascii="Arial" w:hAnsi="Arial" w:cs="Arial"/>
        </w:rPr>
        <w:t>Quais foram os índices dos reajustes praticados pelo SAAE nas taxas de água e esgoto nos últimos cinco anos? Informar estes reajustes ano a ano.</w:t>
      </w:r>
    </w:p>
    <w:p w:rsidR="00BD59E1" w:rsidRDefault="00BD59E1" w:rsidP="00BD59E1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BD59E1">
        <w:rPr>
          <w:rFonts w:ascii="Arial" w:hAnsi="Arial" w:cs="Arial"/>
        </w:rPr>
        <w:t>Quais os valores das receitas e das despesas do SAAE nos últimos cinco anos?</w:t>
      </w:r>
    </w:p>
    <w:p w:rsidR="00BD59E1" w:rsidRDefault="00BD59E1" w:rsidP="00BD59E1">
      <w:pPr>
        <w:ind w:left="3402" w:hanging="3402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br w:type="page"/>
      </w:r>
      <w:r w:rsidRPr="00BD59E1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94/16:</w:t>
      </w:r>
      <w:r w:rsidRPr="00BD59E1">
        <w:rPr>
          <w:rFonts w:ascii="Arial" w:hAnsi="Arial" w:cs="Arial"/>
          <w:i/>
          <w:sz w:val="18"/>
          <w:szCs w:val="18"/>
        </w:rPr>
        <w:tab/>
        <w:t>Refere-se à possível isenção das tarifas de água e esgoto do SAAE aos aposentados e pensionistas que possuem renda de até um salário mínimo (</w:t>
      </w:r>
      <w:proofErr w:type="spellStart"/>
      <w:r w:rsidRPr="00BD59E1">
        <w:rPr>
          <w:rFonts w:ascii="Arial" w:hAnsi="Arial" w:cs="Arial"/>
          <w:b/>
          <w:i/>
          <w:sz w:val="18"/>
          <w:szCs w:val="18"/>
        </w:rPr>
        <w:t>fls</w:t>
      </w:r>
      <w:proofErr w:type="spellEnd"/>
      <w:r w:rsidRPr="00BD59E1">
        <w:rPr>
          <w:rFonts w:ascii="Arial" w:hAnsi="Arial" w:cs="Arial"/>
          <w:b/>
          <w:i/>
          <w:sz w:val="18"/>
          <w:szCs w:val="18"/>
        </w:rPr>
        <w:t xml:space="preserve"> 2/2</w:t>
      </w:r>
      <w:r w:rsidRPr="00BD59E1">
        <w:rPr>
          <w:rFonts w:ascii="Arial" w:hAnsi="Arial" w:cs="Arial"/>
          <w:i/>
          <w:sz w:val="18"/>
          <w:szCs w:val="18"/>
        </w:rPr>
        <w:t>).</w:t>
      </w:r>
      <w:r w:rsidRPr="00BD59E1">
        <w:rPr>
          <w:rFonts w:ascii="Arial" w:hAnsi="Arial" w:cs="Arial"/>
          <w:i/>
          <w:sz w:val="18"/>
          <w:szCs w:val="18"/>
        </w:rPr>
        <w:cr/>
      </w:r>
    </w:p>
    <w:p w:rsidR="00BD59E1" w:rsidRPr="00BD59E1" w:rsidRDefault="00BD59E1" w:rsidP="00BD59E1">
      <w:pPr>
        <w:ind w:left="3402" w:hanging="3402"/>
        <w:rPr>
          <w:rFonts w:ascii="Arial" w:hAnsi="Arial" w:cs="Arial"/>
          <w:i/>
          <w:sz w:val="18"/>
          <w:szCs w:val="18"/>
        </w:rPr>
      </w:pPr>
    </w:p>
    <w:p w:rsidR="00BD59E1" w:rsidRPr="00BD59E1" w:rsidRDefault="00BD59E1" w:rsidP="00BD59E1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BD59E1">
        <w:rPr>
          <w:rFonts w:ascii="Arial" w:hAnsi="Arial" w:cs="Arial"/>
        </w:rPr>
        <w:t>Qual foi o valor total médio da taxa de água cobrado pelo SAAE nos últimos cinco anos?</w:t>
      </w:r>
    </w:p>
    <w:p w:rsidR="00BD59E1" w:rsidRPr="00BD59E1" w:rsidRDefault="00BD59E1" w:rsidP="00BD59E1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BD59E1">
        <w:rPr>
          <w:rFonts w:ascii="Arial" w:hAnsi="Arial" w:cs="Arial"/>
        </w:rPr>
        <w:t xml:space="preserve">Serão feitas ações para isentar aposentados e pensionistas da cobrança das taxas de água e esgoto, ou ao menos </w:t>
      </w:r>
      <w:r w:rsidR="00A1636C">
        <w:rPr>
          <w:rFonts w:ascii="Arial" w:hAnsi="Arial" w:cs="Arial"/>
        </w:rPr>
        <w:t>objetivando</w:t>
      </w:r>
      <w:bookmarkStart w:id="0" w:name="_GoBack"/>
      <w:bookmarkEnd w:id="0"/>
      <w:r w:rsidRPr="00BD59E1">
        <w:rPr>
          <w:rFonts w:ascii="Arial" w:hAnsi="Arial" w:cs="Arial"/>
        </w:rPr>
        <w:t xml:space="preserve"> diminuir o valor para os munícipes nestas condições? </w:t>
      </w:r>
    </w:p>
    <w:p w:rsidR="00BD59E1" w:rsidRPr="00BD59E1" w:rsidRDefault="00BD59E1" w:rsidP="00BD59E1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BD59E1">
        <w:rPr>
          <w:rFonts w:ascii="Arial" w:hAnsi="Arial" w:cs="Arial"/>
        </w:rPr>
        <w:t>Qual o número total de unidades de consumo de água existentes no Município de Jacareí?</w:t>
      </w:r>
    </w:p>
    <w:p w:rsidR="00EA03BD" w:rsidRPr="00E27482" w:rsidRDefault="00BD59E1" w:rsidP="00BD59E1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BD59E1">
        <w:rPr>
          <w:rFonts w:ascii="Arial" w:hAnsi="Arial" w:cs="Arial"/>
        </w:rPr>
        <w:t>Nos últimos cinco anos, quantas ligações novas foram feitas?</w:t>
      </w:r>
    </w:p>
    <w:p w:rsidR="00F65C85" w:rsidRPr="00E27482" w:rsidRDefault="00F65C85" w:rsidP="00EA03B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</w:t>
      </w:r>
      <w:r w:rsidR="00BD59E1">
        <w:rPr>
          <w:rFonts w:ascii="Arial" w:hAnsi="Arial" w:cs="Arial"/>
        </w:rPr>
        <w:t>o</w:t>
      </w:r>
      <w:r w:rsidRPr="00E27482">
        <w:rPr>
          <w:rFonts w:ascii="Arial" w:hAnsi="Arial" w:cs="Arial"/>
        </w:rPr>
        <w:t>.</w:t>
      </w:r>
    </w:p>
    <w:p w:rsidR="0057797D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BD59E1">
        <w:rPr>
          <w:rFonts w:ascii="Arial" w:hAnsi="Arial" w:cs="Arial"/>
        </w:rPr>
        <w:t>12 de fevereiro de 2016.</w:t>
      </w:r>
    </w:p>
    <w:p w:rsidR="00BD59E1" w:rsidRDefault="00BD59E1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/>
        </w:rPr>
      </w:pPr>
    </w:p>
    <w:p w:rsidR="00BD59E1" w:rsidRDefault="00BD59E1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/>
        </w:rPr>
      </w:pPr>
    </w:p>
    <w:p w:rsidR="00BD59E1" w:rsidRDefault="00BD59E1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/>
        </w:rPr>
      </w:pPr>
    </w:p>
    <w:p w:rsidR="00BD59E1" w:rsidRPr="00A34F2C" w:rsidRDefault="00BD59E1" w:rsidP="00BD59E1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FERNANDO DA ÓTICA ORIGINAL</w:t>
      </w:r>
    </w:p>
    <w:p w:rsidR="00BD59E1" w:rsidRPr="00A34F2C" w:rsidRDefault="00BD59E1" w:rsidP="00BD59E1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PSC</w:t>
      </w:r>
    </w:p>
    <w:sectPr w:rsidR="00BD59E1" w:rsidRPr="00A34F2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4B3" w:rsidRDefault="007604B3">
      <w:r>
        <w:separator/>
      </w:r>
    </w:p>
  </w:endnote>
  <w:endnote w:type="continuationSeparator" w:id="0">
    <w:p w:rsidR="007604B3" w:rsidRDefault="00760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4B3" w:rsidRDefault="007604B3">
      <w:r>
        <w:separator/>
      </w:r>
    </w:p>
  </w:footnote>
  <w:footnote w:type="continuationSeparator" w:id="0">
    <w:p w:rsidR="007604B3" w:rsidRDefault="007604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77A613CD" wp14:editId="39528B5F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EB98491" wp14:editId="1E1F8C5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B579B08" wp14:editId="2AE348F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6C720084" wp14:editId="6C8AC64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604B3"/>
    <w:rsid w:val="00775A1B"/>
    <w:rsid w:val="007F75CA"/>
    <w:rsid w:val="0080197E"/>
    <w:rsid w:val="00877E50"/>
    <w:rsid w:val="008867C8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1636C"/>
    <w:rsid w:val="00A46B01"/>
    <w:rsid w:val="00A77E76"/>
    <w:rsid w:val="00A92CB9"/>
    <w:rsid w:val="00AC712C"/>
    <w:rsid w:val="00BA1565"/>
    <w:rsid w:val="00BA1922"/>
    <w:rsid w:val="00BD3C47"/>
    <w:rsid w:val="00BD59E1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D2065"/>
    <w:rsid w:val="00F27895"/>
    <w:rsid w:val="00F420E5"/>
    <w:rsid w:val="00F65C85"/>
    <w:rsid w:val="00F73DA3"/>
    <w:rsid w:val="00FA3CFC"/>
    <w:rsid w:val="00FE28F8"/>
    <w:rsid w:val="00FE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2</Pages>
  <Words>379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2015-09-04T19:59:00Z</cp:lastPrinted>
  <dcterms:created xsi:type="dcterms:W3CDTF">2016-02-05T19:20:00Z</dcterms:created>
  <dcterms:modified xsi:type="dcterms:W3CDTF">2016-02-05T19:49:00Z</dcterms:modified>
</cp:coreProperties>
</file>