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ALTOS DE SANTANA II – LIMPEZA E CAPINA DE TERRENO.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Que sejam tomadas providências necessárias visando à limpeza e capina do terreno que se encontra entre os números 111 e 139 da </w:t>
      </w:r>
      <w:proofErr w:type="gramStart"/>
      <w:r w:rsidRPr="00847927">
        <w:rPr>
          <w:rFonts w:ascii="Arial" w:hAnsi="Arial" w:cs="Arial"/>
          <w:color w:val="000000"/>
        </w:rPr>
        <w:t>rua</w:t>
      </w:r>
      <w:proofErr w:type="gramEnd"/>
      <w:r w:rsidRPr="00847927">
        <w:rPr>
          <w:rFonts w:ascii="Arial" w:hAnsi="Arial" w:cs="Arial"/>
          <w:color w:val="000000"/>
        </w:rPr>
        <w:t xml:space="preserve"> Odilon Costa Franco, no Bairro Altos de Santana II.</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da moradora Célia Machado Teixeira, que mora ao lado do referido terreno, e de outros moradores locais.</w:t>
      </w:r>
    </w:p>
    <w:p w:rsidR="00847927" w:rsidRPr="00847927" w:rsidRDefault="00847927" w:rsidP="0084792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Os munícipes solicitam providências por parte da Prefeitura, visto que este terreno está acumulando muito mato, lixo, insetos e roedores, o que traz bastante desconforto para todos, além de estar invadindo as calçadas das casas vizinhas. Convém salientar que a moradora citada já solicitou providencias no dia 02/12/2015, conforme protocolo nº 0000036419-2015;</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CONJUNTO PRIMEIRO DE MAIO – MOTONIVELAMENTO E CASCALHAMENTO.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ao motonivelamento e o cascalhamento da Rua dos Carpinteiros, no Conjunto Primeiro de Maio.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solicitação do Sr. Alex Silva </w:t>
      </w:r>
      <w:proofErr w:type="spellStart"/>
      <w:r w:rsidRPr="00847927">
        <w:rPr>
          <w:rFonts w:ascii="Arial" w:hAnsi="Arial" w:cs="Arial"/>
          <w:color w:val="000000"/>
        </w:rPr>
        <w:t>Orfanó</w:t>
      </w:r>
      <w:proofErr w:type="spellEnd"/>
      <w:r w:rsidRPr="00847927">
        <w:rPr>
          <w:rFonts w:ascii="Arial" w:hAnsi="Arial" w:cs="Arial"/>
          <w:color w:val="000000"/>
        </w:rPr>
        <w:t xml:space="preserve"> e dos demais moradores da referida rua.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A via mencionada está toda esburacada, tornando-se intransitável. Os moradores reclamam das dificuldades que enfrentam para trafegar por esta rua pela falta de manutenção. Entrar e sair com veículos nas garagens está se tornando cada vez mais difícil, pois o número de buracos já existente é muito grande, aumentando ainda mais a cada chuva que cai.</w:t>
      </w:r>
    </w:p>
    <w:p w:rsidR="00847927" w:rsidRPr="00847927" w:rsidRDefault="00847927" w:rsidP="0084792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 município de Jacareí está sempre nos surpreendendo com novas taxas e cobranças, bom como com o aumento exorbitante no IPTU. Entretanto, os buracos não são nenhuma surpresa, há anos estão aí. Temos que ser bons motoristas para que os buracos não nos tragam prejuízos para o resto da vida. Na tentativa de não danificar o veículo, ao tentar desviar dos buracos, podemos causar acidentes graves. Eu, Alex Silva </w:t>
      </w:r>
      <w:proofErr w:type="spellStart"/>
      <w:r w:rsidRPr="00847927">
        <w:rPr>
          <w:rFonts w:ascii="Arial" w:hAnsi="Arial" w:cs="Arial"/>
          <w:color w:val="000000"/>
        </w:rPr>
        <w:t>Orfanó</w:t>
      </w:r>
      <w:proofErr w:type="spellEnd"/>
      <w:r w:rsidRPr="00847927">
        <w:rPr>
          <w:rFonts w:ascii="Arial" w:hAnsi="Arial" w:cs="Arial"/>
          <w:color w:val="000000"/>
        </w:rPr>
        <w:t xml:space="preserve">, e todos os demais moradores da Rua dos Carpinteiros no Conjunto Primeiro de Maio, pedimos </w:t>
      </w:r>
      <w:r w:rsidRPr="00C379BF">
        <w:rPr>
          <w:rFonts w:ascii="Arial" w:hAnsi="Arial" w:cs="Arial"/>
          <w:color w:val="000000"/>
          <w:u w:val="single"/>
        </w:rPr>
        <w:t>em caráter de urgência</w:t>
      </w:r>
      <w:r w:rsidRPr="00847927">
        <w:rPr>
          <w:rFonts w:ascii="Arial" w:hAnsi="Arial" w:cs="Arial"/>
          <w:color w:val="000000"/>
        </w:rPr>
        <w:t xml:space="preserve"> o motonivelamento e cascalhamento de nossa rua”;</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lastRenderedPageBreak/>
        <w:t xml:space="preserve">CONJUNTO PRIMEIRO DE MAIO – MOTONIVELAMENTO E CASCALHAMENTO.  </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ao motonivelamento e cascalhamento das ruas do Conjunto Primeiro de Maio.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solicitação do Sr. Alex Silva </w:t>
      </w:r>
      <w:proofErr w:type="spellStart"/>
      <w:r w:rsidRPr="00847927">
        <w:rPr>
          <w:rFonts w:ascii="Arial" w:hAnsi="Arial" w:cs="Arial"/>
          <w:color w:val="000000"/>
        </w:rPr>
        <w:t>Orfanó</w:t>
      </w:r>
      <w:proofErr w:type="spellEnd"/>
      <w:r w:rsidRPr="00847927">
        <w:rPr>
          <w:rFonts w:ascii="Arial" w:hAnsi="Arial" w:cs="Arial"/>
          <w:color w:val="000000"/>
        </w:rPr>
        <w:t>, das Sras. Rosangela Cristina Barbosa e Mary Jucélia Oliveira, bem como dos demais moradores do bairro.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As ruas do bairro estão todas esburacadas, tornando-se praticamente intransitáveis. Os moradores reclamam das dificuldades que enfrentam para trafegar pelas ruas por falta de manutenção. Entrar e sair com veículos nas garagens está se tornando cada vez mais difícil, pois o número de buracos já existente é muito grande, aumentando ainda mais a cada chuva que cai.</w:t>
      </w:r>
    </w:p>
    <w:p w:rsidR="00847927" w:rsidRPr="00847927" w:rsidRDefault="00847927" w:rsidP="0084792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“O município de Jacareí está sempre nos surpreendendo com novas taxas e cobranças, bom como com o aumento exorbitante no IPTU. Entretanto, os buracos não são nenhuma surpresa, há anos estão aí. Temos que ser bons motoristas para que os buracos não nos tragam prejuízos para o resto da vida. Na tentativa de não dan</w:t>
      </w:r>
      <w:bookmarkStart w:id="0" w:name="_GoBack"/>
      <w:bookmarkEnd w:id="0"/>
      <w:r w:rsidRPr="00847927">
        <w:rPr>
          <w:rFonts w:ascii="Arial" w:hAnsi="Arial" w:cs="Arial"/>
          <w:color w:val="000000"/>
        </w:rPr>
        <w:t xml:space="preserve">ificar o veículo, ao tentar desviar dos buracos, podemos causar acidentes graves. Eu, Alex Silva </w:t>
      </w:r>
      <w:proofErr w:type="spellStart"/>
      <w:r w:rsidRPr="00847927">
        <w:rPr>
          <w:rFonts w:ascii="Arial" w:hAnsi="Arial" w:cs="Arial"/>
          <w:color w:val="000000"/>
        </w:rPr>
        <w:t>Orfanó</w:t>
      </w:r>
      <w:proofErr w:type="spellEnd"/>
      <w:r w:rsidRPr="00847927">
        <w:rPr>
          <w:rFonts w:ascii="Arial" w:hAnsi="Arial" w:cs="Arial"/>
          <w:color w:val="000000"/>
        </w:rPr>
        <w:t xml:space="preserve">, e todos os demais moradores do Conjunto Primeiro de Maio, pedimos </w:t>
      </w:r>
      <w:r w:rsidRPr="00C379BF">
        <w:rPr>
          <w:rFonts w:ascii="Arial" w:hAnsi="Arial" w:cs="Arial"/>
          <w:color w:val="000000"/>
          <w:u w:val="single"/>
        </w:rPr>
        <w:t>em caráter de urgência</w:t>
      </w:r>
      <w:r w:rsidRPr="00847927">
        <w:rPr>
          <w:rFonts w:ascii="Arial" w:hAnsi="Arial" w:cs="Arial"/>
          <w:color w:val="000000"/>
        </w:rPr>
        <w:t xml:space="preserve"> o motonivelamento e cascalhamento de nosso bairro”;</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CIDADE SALVADOR – MANUTENÇÃO NO ASFALTO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Que sejam tomadas providências necessárias visando à manutenção do asfalto na esquina da Rua Campos do Jordão com a Rua Egídio </w:t>
      </w:r>
      <w:proofErr w:type="spellStart"/>
      <w:r w:rsidRPr="00847927">
        <w:rPr>
          <w:rFonts w:ascii="Arial" w:hAnsi="Arial" w:cs="Arial"/>
          <w:color w:val="000000"/>
        </w:rPr>
        <w:t>Valio</w:t>
      </w:r>
      <w:proofErr w:type="spellEnd"/>
      <w:r w:rsidRPr="00847927">
        <w:rPr>
          <w:rFonts w:ascii="Arial" w:hAnsi="Arial" w:cs="Arial"/>
          <w:color w:val="000000"/>
        </w:rPr>
        <w:t>.</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da moradora Lucimara Santos, bem como dos moradores e condutores de veículos que por ali transitam.</w:t>
      </w:r>
    </w:p>
    <w:p w:rsidR="00847927" w:rsidRPr="00847927" w:rsidRDefault="00847927" w:rsidP="0084792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 cruzamento em questão está praticamente intransitável, pois ali existem diversos buracos, colocando os pedestres em risco de acidentes. Muitos destes são crianças e idosos, além de várias pessoas com necessidades especiais como: cadeirantes, deficientes visuais e outros. Convém acrescentar que os buracos também estão danificando os veículos e, por estes motivos, os munícipes solicitam providências </w:t>
      </w:r>
      <w:r w:rsidRPr="00C379BF">
        <w:rPr>
          <w:rFonts w:ascii="Arial" w:hAnsi="Arial" w:cs="Arial"/>
          <w:color w:val="000000"/>
          <w:u w:val="single"/>
        </w:rPr>
        <w:t>em caráter de urgência</w:t>
      </w:r>
      <w:r w:rsidRPr="00847927">
        <w:rPr>
          <w:rFonts w:ascii="Arial" w:hAnsi="Arial" w:cs="Arial"/>
          <w:color w:val="000000"/>
        </w:rPr>
        <w:t xml:space="preserve"> para evitar maiores prejuízos;</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lastRenderedPageBreak/>
        <w:t>CIDADE SALVADOR – REPARO EM TAMPA DE BOCA DE LOBO.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ao reparo na tampa da boca de lobo localizada na Rua Campos do Jordão, em frente ao número 174.</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do Sr. Valdir Eugênio e demais moradores locais.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A referida boca de lobo está com a tampa quebrada, colocando em risco de grave acidente todos que ali </w:t>
      </w:r>
      <w:proofErr w:type="gramStart"/>
      <w:r w:rsidRPr="00847927">
        <w:rPr>
          <w:rFonts w:ascii="Arial" w:hAnsi="Arial" w:cs="Arial"/>
          <w:color w:val="000000"/>
        </w:rPr>
        <w:t>trafegam,</w:t>
      </w:r>
      <w:proofErr w:type="gramEnd"/>
      <w:r w:rsidRPr="00847927">
        <w:rPr>
          <w:rFonts w:ascii="Arial" w:hAnsi="Arial" w:cs="Arial"/>
          <w:color w:val="000000"/>
        </w:rPr>
        <w:t xml:space="preserve"> principalmente idosos, crianças e pessoas com necessidades especiais. Convém acrescentar que o bueiro exala mau cheiro e facilita o acumulo de insetos e animais peçonhentos.</w:t>
      </w:r>
    </w:p>
    <w:p w:rsidR="00847927" w:rsidRPr="00847927" w:rsidRDefault="00847927" w:rsidP="0084792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Assim, os munícipes solicitam que sejam tomadas as providencias necessárias </w:t>
      </w:r>
      <w:r w:rsidRPr="00C379BF">
        <w:rPr>
          <w:rFonts w:ascii="Arial" w:hAnsi="Arial" w:cs="Arial"/>
          <w:color w:val="000000"/>
          <w:u w:val="single"/>
        </w:rPr>
        <w:t>em caráter de urgência</w:t>
      </w:r>
      <w:r w:rsidRPr="00847927">
        <w:rPr>
          <w:rFonts w:ascii="Arial" w:hAnsi="Arial" w:cs="Arial"/>
          <w:color w:val="000000"/>
        </w:rPr>
        <w:t xml:space="preserve"> para evitar danos maiores.</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 xml:space="preserve">PARQUE DOS SINOS – ACADEMIA AO AR LIVRE.  </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à implantação de uma Academia ao Ar Livre no Parque dos Sinos.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solicitação do </w:t>
      </w:r>
      <w:proofErr w:type="gramStart"/>
      <w:r w:rsidRPr="00847927">
        <w:rPr>
          <w:rFonts w:ascii="Arial" w:hAnsi="Arial" w:cs="Arial"/>
          <w:color w:val="000000"/>
        </w:rPr>
        <w:t>Sr.</w:t>
      </w:r>
      <w:proofErr w:type="gramEnd"/>
      <w:r w:rsidRPr="00847927">
        <w:rPr>
          <w:rFonts w:ascii="Arial" w:hAnsi="Arial" w:cs="Arial"/>
          <w:color w:val="000000"/>
        </w:rPr>
        <w:t xml:space="preserve"> Azarias Carneiro Sales, da Sra. Cláudia Maria Ferreira Sales e dos demais moradores do referido bairro.</w:t>
      </w:r>
    </w:p>
    <w:p w:rsidR="00847927" w:rsidRPr="00847927" w:rsidRDefault="00847927" w:rsidP="0084792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 Município possui diversas destas academias em vários bairros, que são utilizadas por adolescentes, adultos e principalmente por idosos. No Parque dos Sinos há um bom número de pessoas da terceira idade, muitos dos quais passam por tratamentos de saúde. Para estas pessoas, uma academia como estas passa a ser parte de seu tratamento. Estas academias têm o objetivo de promover saúde e lazer à população, pois permitem levar indivíduos sedentários ou que nunca praticaram nenhuma atividade física a poderem exercitar-se diariamente, agregando o lazer à prática de atividades físicas, contribuindo assim para a melhora da qualidade de vida. Atualmente podemos notar que a maior parte da população dispõe de pouco tempo para cuidar de sua saúde e seu lazer. Apesar da crescente preocupação com a saúde e a qualidade de vida nos últimos anos, percebemos que as pessoas estão sempre muito atarefadas com trabalho, estudos, tarefas domesticas, entre outras atividades. Isso faz com que os indivíduos optem por uma atividade de lazer mais acessível e próxima de suas </w:t>
      </w:r>
      <w:proofErr w:type="gramStart"/>
      <w:r w:rsidRPr="00847927">
        <w:rPr>
          <w:rFonts w:ascii="Arial" w:hAnsi="Arial" w:cs="Arial"/>
          <w:color w:val="000000"/>
        </w:rPr>
        <w:t>residências</w:t>
      </w:r>
      <w:proofErr w:type="gramEnd"/>
      <w:r w:rsidRPr="00847927">
        <w:rPr>
          <w:rFonts w:ascii="Arial" w:hAnsi="Arial" w:cs="Arial"/>
          <w:color w:val="000000"/>
        </w:rPr>
        <w:t>, como é o caso das Academias ao Ar Livre;</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proofErr w:type="gramStart"/>
      <w:r w:rsidRPr="00847927">
        <w:rPr>
          <w:rFonts w:ascii="Arial" w:hAnsi="Arial" w:cs="Arial"/>
          <w:b/>
          <w:color w:val="000000"/>
        </w:rPr>
        <w:lastRenderedPageBreak/>
        <w:t>JARDIM SANTA</w:t>
      </w:r>
      <w:proofErr w:type="gramEnd"/>
      <w:r w:rsidRPr="00847927">
        <w:rPr>
          <w:rFonts w:ascii="Arial" w:hAnsi="Arial" w:cs="Arial"/>
          <w:b/>
          <w:color w:val="000000"/>
        </w:rPr>
        <w:t xml:space="preserve"> MARINA – CAPINA E LIMPEZA DAS CICLOVIAS.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à realização dos serviços de capina e limpeza das ciclovias situadas nas Avenidas José Ribeiro Moreira, João Lino Filho e José Fortes Rangel.</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dos usuários das ciclovias e demais moradores do bairro.</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O mato está muito alto, tomando por completa a calçada e impossibilitando a passagem dos ciclistas e pedestres que utilizam a mesma para passeios e caminhadas;</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PARQUE DOS SINOS – IMPLANTAÇÃO DE FAIXAS ELEVADAS.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Que sejam tomadas providências necessárias visando à implantação de faixas elevadas ao longo das Avenidas João Paulo </w:t>
      </w:r>
      <w:proofErr w:type="spellStart"/>
      <w:proofErr w:type="gramStart"/>
      <w:r w:rsidRPr="00847927">
        <w:rPr>
          <w:rFonts w:ascii="Arial" w:hAnsi="Arial" w:cs="Arial"/>
          <w:color w:val="000000"/>
        </w:rPr>
        <w:t>XXlll</w:t>
      </w:r>
      <w:proofErr w:type="spellEnd"/>
      <w:proofErr w:type="gramEnd"/>
      <w:r w:rsidRPr="00847927">
        <w:rPr>
          <w:rFonts w:ascii="Arial" w:hAnsi="Arial" w:cs="Arial"/>
          <w:color w:val="000000"/>
        </w:rPr>
        <w:t xml:space="preserve"> e Egídio Antonio Coimbra, no Parque dos Sinos.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pedido do </w:t>
      </w:r>
      <w:proofErr w:type="gramStart"/>
      <w:r w:rsidRPr="00847927">
        <w:rPr>
          <w:rFonts w:ascii="Arial" w:hAnsi="Arial" w:cs="Arial"/>
          <w:color w:val="000000"/>
        </w:rPr>
        <w:t>Sr.</w:t>
      </w:r>
      <w:proofErr w:type="gramEnd"/>
      <w:r w:rsidRPr="00847927">
        <w:rPr>
          <w:rFonts w:ascii="Arial" w:hAnsi="Arial" w:cs="Arial"/>
          <w:color w:val="000000"/>
        </w:rPr>
        <w:t xml:space="preserve"> Azarias Carneiro Sales, da Sra. Cláudia Maria Ferreira Sales e dos demais moradores do bairro.</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 Parque dos Sinos se desenvolveu bastante nos últimos anos, e se desenvolverá ainda mais por estar localizado próximo à nova rodoviária, como podemos constatar pelo número de condomínios residenciais e de novas empresas que se instalaram nas imediações. Com todo esse desenvolvimento na região, </w:t>
      </w:r>
      <w:proofErr w:type="gramStart"/>
      <w:r w:rsidRPr="00847927">
        <w:rPr>
          <w:rFonts w:ascii="Arial" w:hAnsi="Arial" w:cs="Arial"/>
          <w:color w:val="000000"/>
        </w:rPr>
        <w:t>é</w:t>
      </w:r>
      <w:proofErr w:type="gramEnd"/>
      <w:r w:rsidRPr="00847927">
        <w:rPr>
          <w:rFonts w:ascii="Arial" w:hAnsi="Arial" w:cs="Arial"/>
          <w:color w:val="000000"/>
        </w:rPr>
        <w:t xml:space="preserve"> evidente que o bairro recebe a cada dia novos moradores, causando o aumento no fluxo de veículos, ciclistas e pedestres nas avenidas citadas. Pelo fato dessas avenidas serem planas, os condutores de veículos abusam da velocidade, colocando em risco a vida de pedestres, ciclistas, animais e as deles próprios. Acreditando ser possível evitar acidentes graves, os moradores pedem que seja feito um estudo no sentido de implantar faixas elevadas ao longo das avenidas;</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 xml:space="preserve">JARDIM PANORAMA – MOTONIVELAMENTO E CASCALHAMENTO.  </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ao motonivelamento e cascalhamento da Estrada Galdino Teodoro de Resende (antiga Estrada Porto Velho), em toda a sua extensão.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uma solicitação do Sr. Robson Gilberto dos Santos e dos demais </w:t>
      </w:r>
      <w:r w:rsidRPr="00847927">
        <w:rPr>
          <w:rFonts w:ascii="Arial" w:hAnsi="Arial" w:cs="Arial"/>
          <w:color w:val="000000"/>
        </w:rPr>
        <w:lastRenderedPageBreak/>
        <w:t>moradores do bairro.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A Estrada Galdino Teodoro é uma importante via de acesso entre os bairros Jardim Panorama e Bandeira Branca l. No entanto, alguns pontos da </w:t>
      </w:r>
      <w:proofErr w:type="gramStart"/>
      <w:r w:rsidRPr="00847927">
        <w:rPr>
          <w:rFonts w:ascii="Arial" w:hAnsi="Arial" w:cs="Arial"/>
          <w:color w:val="000000"/>
        </w:rPr>
        <w:t>estrada</w:t>
      </w:r>
      <w:proofErr w:type="gramEnd"/>
      <w:r w:rsidRPr="00847927">
        <w:rPr>
          <w:rFonts w:ascii="Arial" w:hAnsi="Arial" w:cs="Arial"/>
          <w:color w:val="000000"/>
        </w:rPr>
        <w:t xml:space="preserve"> </w:t>
      </w:r>
      <w:proofErr w:type="gramStart"/>
      <w:r w:rsidRPr="00847927">
        <w:rPr>
          <w:rFonts w:ascii="Arial" w:hAnsi="Arial" w:cs="Arial"/>
          <w:color w:val="000000"/>
        </w:rPr>
        <w:t>estão</w:t>
      </w:r>
      <w:proofErr w:type="gramEnd"/>
      <w:r w:rsidRPr="00847927">
        <w:rPr>
          <w:rFonts w:ascii="Arial" w:hAnsi="Arial" w:cs="Arial"/>
          <w:color w:val="000000"/>
        </w:rPr>
        <w:t xml:space="preserve"> bastante esburacados, sendo um deles em frente ao nº 646, onde os moradores vêm enfrentando muitas dificuldades para sair e entrar com veículos na garagem devido aos buracos serem enormes. Insta salientar que nessa estrada, além dos moradores de ambos os bairros, circula uma linha de ônibus, bem como vários ônibus fretados pelas indústrias e empresas.</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“O município de Jacareí está sempre nos surpreendendo com novas taxas e cobranças, bom como com o aumento exorbitante no IPTU. Entretanto, os buracos não são nenhuma surpresa, há anos estão aí. Temos que ser bons motoristas para que os buracos não nos tragam prejuízos para o resto da vida. Na tentativa de não danificar o veículo, ao tentar desviar dos buracos, podemos causar acidentes graves. Eu, Robson Gilberto dos Santos, e todos os demais moradores da Estrada Galdino Teodoro de Resende, pedimos em caráter de urgência a manutenção desta estrada”;</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JARDIM PANORAMA – MANUTENÇÃO NA ILUMINAÇÃO.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para que seja realizada manutenção na iluminação da Rua Bela Vista, em frente ao número 224, no Jardim Panorama.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dos moradores locais e munícipes que por ali trafegam.</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Os moradores solicitam a atenção da Prefeitura </w:t>
      </w:r>
      <w:r w:rsidRPr="00C379BF">
        <w:rPr>
          <w:rFonts w:ascii="Arial" w:hAnsi="Arial" w:cs="Arial"/>
          <w:color w:val="000000"/>
          <w:u w:val="single"/>
        </w:rPr>
        <w:t>em caráter de urgência</w:t>
      </w:r>
      <w:r w:rsidRPr="00847927">
        <w:rPr>
          <w:rFonts w:ascii="Arial" w:hAnsi="Arial" w:cs="Arial"/>
          <w:color w:val="000000"/>
        </w:rPr>
        <w:t>, pois a falta de iluminação está trazendo insegurança e colocando todos em risco de acidentes, principalmente pessoas idosas e com necessidades especiais;</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VILA ITA – LIMPEZA DE CÓRREGO.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para que seja realizada a limpeza do córrego localizado na Rua João Brandão, na Vila Ita.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pedido dos </w:t>
      </w:r>
      <w:proofErr w:type="gramStart"/>
      <w:r w:rsidRPr="00847927">
        <w:rPr>
          <w:rFonts w:ascii="Arial" w:hAnsi="Arial" w:cs="Arial"/>
          <w:color w:val="000000"/>
        </w:rPr>
        <w:t>munícipes Antônio Ricardo</w:t>
      </w:r>
      <w:proofErr w:type="gramEnd"/>
      <w:r w:rsidRPr="00847927">
        <w:rPr>
          <w:rFonts w:ascii="Arial" w:hAnsi="Arial" w:cs="Arial"/>
          <w:color w:val="000000"/>
        </w:rPr>
        <w:t xml:space="preserve"> da Silva, Cristiane de Mota Almeida, Dilma Amorim, </w:t>
      </w:r>
      <w:proofErr w:type="spellStart"/>
      <w:r w:rsidRPr="00847927">
        <w:rPr>
          <w:rFonts w:ascii="Arial" w:hAnsi="Arial" w:cs="Arial"/>
          <w:color w:val="000000"/>
        </w:rPr>
        <w:t>Nilberto</w:t>
      </w:r>
      <w:proofErr w:type="spellEnd"/>
      <w:r w:rsidRPr="00847927">
        <w:rPr>
          <w:rFonts w:ascii="Arial" w:hAnsi="Arial" w:cs="Arial"/>
          <w:color w:val="000000"/>
        </w:rPr>
        <w:t xml:space="preserve"> Ferraz, Wagner Renato Romano, Ricardo Lima Garcia, Edivaldo José dos Santos, Ana Claudia Barretos e demais moradores </w:t>
      </w:r>
      <w:r w:rsidRPr="00847927">
        <w:rPr>
          <w:rFonts w:ascii="Arial" w:hAnsi="Arial" w:cs="Arial"/>
          <w:color w:val="000000"/>
        </w:rPr>
        <w:lastRenderedPageBreak/>
        <w:t>locais.</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Os moradores solicitam a atenção da Prefeitura </w:t>
      </w:r>
      <w:r w:rsidRPr="00C379BF">
        <w:rPr>
          <w:rFonts w:ascii="Arial" w:hAnsi="Arial" w:cs="Arial"/>
          <w:color w:val="000000"/>
          <w:u w:val="single"/>
        </w:rPr>
        <w:t>em caráter de urgência</w:t>
      </w:r>
      <w:r w:rsidRPr="00847927">
        <w:rPr>
          <w:rFonts w:ascii="Arial" w:hAnsi="Arial" w:cs="Arial"/>
          <w:color w:val="000000"/>
        </w:rPr>
        <w:t xml:space="preserve"> devido ao córrego, mais conhecido como “</w:t>
      </w:r>
      <w:proofErr w:type="spellStart"/>
      <w:r w:rsidRPr="00847927">
        <w:rPr>
          <w:rFonts w:ascii="Arial" w:hAnsi="Arial" w:cs="Arial"/>
          <w:color w:val="000000"/>
        </w:rPr>
        <w:t>valetão</w:t>
      </w:r>
      <w:proofErr w:type="spellEnd"/>
      <w:r w:rsidRPr="00847927">
        <w:rPr>
          <w:rFonts w:ascii="Arial" w:hAnsi="Arial" w:cs="Arial"/>
          <w:color w:val="000000"/>
        </w:rPr>
        <w:t xml:space="preserve">”, estar transbordando nos dias de chuva em decorrência da falta de limpeza que não é realizada há aproximadamente três anos. As casas estão sendo invadidas pela enchente, destruindo os móveis e colocando os munícipes em risco de contrair doenças, sem contar a invasão de animais peçonhentos como cobras, aranhas e escorpiões, e propiciando </w:t>
      </w:r>
      <w:proofErr w:type="gramStart"/>
      <w:r w:rsidRPr="00847927">
        <w:rPr>
          <w:rFonts w:ascii="Arial" w:hAnsi="Arial" w:cs="Arial"/>
          <w:color w:val="000000"/>
        </w:rPr>
        <w:t>a</w:t>
      </w:r>
      <w:proofErr w:type="gramEnd"/>
      <w:r w:rsidRPr="00847927">
        <w:rPr>
          <w:rFonts w:ascii="Arial" w:hAnsi="Arial" w:cs="Arial"/>
          <w:color w:val="000000"/>
        </w:rPr>
        <w:t xml:space="preserve"> </w:t>
      </w:r>
      <w:proofErr w:type="gramStart"/>
      <w:r w:rsidRPr="00847927">
        <w:rPr>
          <w:rFonts w:ascii="Arial" w:hAnsi="Arial" w:cs="Arial"/>
          <w:color w:val="000000"/>
        </w:rPr>
        <w:t>proliferação</w:t>
      </w:r>
      <w:proofErr w:type="gramEnd"/>
      <w:r w:rsidRPr="00847927">
        <w:rPr>
          <w:rFonts w:ascii="Arial" w:hAnsi="Arial" w:cs="Arial"/>
          <w:color w:val="000000"/>
        </w:rPr>
        <w:t xml:space="preserve"> do mosquito da dengue. As enchentes constantes estão danificando as casas, trincando as paredes e causando risco de desabamentos, colocando os moradores em grave perigo;</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VILA GARCIA – MOTONIVELAMENTO E CASCALHAMENTO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ao motonivelamento e cascalhamento da Estrada da Fazenda Santa Laura e nas ruas do bairro.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uma solicitação do Sr. Alexandre dos Santos Ferreira.</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Os moradores do condomínio situado dentro da Fazenda Santa Laura estão enfrentando muitas dificuldades de trafegar com seus veículos e até mesmo a pé. Devido à estrada não ter escoamento de água de chuva, acaba formando enormes poças e causando muito desconforto, principalmente aos pedestres e ciclistas, pois quando os carros passam arremessam a água sobre eles. Convém acrescentar que isso contribui para a proliferação do mosquito da dengue;</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RODOVIA NILO MÁXIMO – CAPINA E LIMPEZA.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à realização dos serviços de capina e limpeza do canteiro central e das margens da Rodovia Nilo Máximo, desde o Condomínio Coleginho até a entrada do Jardim Paraíso.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dos usuários de ônibus e dos munícipes que trafegam diariamente por este trecho da referida rodovia.</w:t>
      </w:r>
    </w:p>
    <w:p w:rsidR="00847927" w:rsidRPr="00847927" w:rsidRDefault="00847927" w:rsidP="00436D4A">
      <w:pPr>
        <w:widowControl w:val="0"/>
        <w:tabs>
          <w:tab w:val="left" w:pos="-4200"/>
          <w:tab w:val="left" w:pos="567"/>
        </w:tabs>
        <w:autoSpaceDE w:val="0"/>
        <w:autoSpaceDN w:val="0"/>
        <w:adjustRightInd w:val="0"/>
        <w:spacing w:after="720" w:line="324" w:lineRule="auto"/>
        <w:ind w:left="567" w:right="-284"/>
        <w:jc w:val="both"/>
        <w:rPr>
          <w:rFonts w:ascii="Arial" w:hAnsi="Arial" w:cs="Arial"/>
          <w:color w:val="000000"/>
        </w:rPr>
      </w:pPr>
      <w:r w:rsidRPr="00847927">
        <w:rPr>
          <w:rFonts w:ascii="Arial" w:hAnsi="Arial" w:cs="Arial"/>
          <w:color w:val="000000"/>
        </w:rPr>
        <w:t xml:space="preserve">Como o mato está muito alto, os usuários de ônibus reclamam da sujeira no entorno dos pontos e solicitam a manutenção </w:t>
      </w:r>
      <w:r w:rsidRPr="00C379BF">
        <w:rPr>
          <w:rFonts w:ascii="Arial" w:hAnsi="Arial" w:cs="Arial"/>
          <w:color w:val="000000"/>
          <w:u w:val="single"/>
        </w:rPr>
        <w:t>em caráter de urgência</w:t>
      </w:r>
      <w:r w:rsidRPr="00847927">
        <w:rPr>
          <w:rFonts w:ascii="Arial" w:hAnsi="Arial" w:cs="Arial"/>
          <w:color w:val="000000"/>
        </w:rPr>
        <w:t>;</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lastRenderedPageBreak/>
        <w:t xml:space="preserve">JARDIM FLÓRIDA – LIMPEZA DA PRAÇA. </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para a limpeza da praça central do Jardim Flórida.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pedido da </w:t>
      </w:r>
      <w:proofErr w:type="gramStart"/>
      <w:r w:rsidRPr="00847927">
        <w:rPr>
          <w:rFonts w:ascii="Arial" w:hAnsi="Arial" w:cs="Arial"/>
          <w:color w:val="000000"/>
        </w:rPr>
        <w:t>Sra.</w:t>
      </w:r>
      <w:proofErr w:type="gramEnd"/>
      <w:r w:rsidRPr="00847927">
        <w:rPr>
          <w:rFonts w:ascii="Arial" w:hAnsi="Arial" w:cs="Arial"/>
          <w:color w:val="000000"/>
        </w:rPr>
        <w:t xml:space="preserve"> Lady </w:t>
      </w:r>
      <w:proofErr w:type="spellStart"/>
      <w:r w:rsidRPr="00847927">
        <w:rPr>
          <w:rFonts w:ascii="Arial" w:hAnsi="Arial" w:cs="Arial"/>
          <w:color w:val="000000"/>
        </w:rPr>
        <w:t>Yeshuah</w:t>
      </w:r>
      <w:proofErr w:type="spellEnd"/>
      <w:r w:rsidRPr="00847927">
        <w:rPr>
          <w:rFonts w:ascii="Arial" w:hAnsi="Arial" w:cs="Arial"/>
          <w:color w:val="000000"/>
        </w:rPr>
        <w:t xml:space="preserve"> Cherry e dos demais moradores do entorno da praça.</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Os munícipes solicitam uma maior dedicação por parte da Prefeitura para a limpeza permanente da praça, alegando ser esta uma das poucas áreas de lazer que o bairro possui. Pessoas que por ali passam descartam lixo e embalagens vazias, e o mais preocupante é que descartam embalagens de vidro, que se quebram. Como muitas crianças brincam no local, existe o constante risco de ferimentos graves com os cacos de vidro;</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VILA GARCIA – MANUTENÇAO DA</w:t>
      </w:r>
      <w:r>
        <w:rPr>
          <w:rFonts w:ascii="Arial" w:hAnsi="Arial" w:cs="Arial"/>
          <w:b/>
          <w:color w:val="000000"/>
        </w:rPr>
        <w:t xml:space="preserve"> REDE DE ESGOTO, </w:t>
      </w:r>
      <w:r w:rsidRPr="00C379BF">
        <w:rPr>
          <w:rFonts w:ascii="Arial" w:hAnsi="Arial" w:cs="Arial"/>
          <w:b/>
          <w:color w:val="000000"/>
          <w:u w:val="single"/>
        </w:rPr>
        <w:t>EM CARÁTER DE URGÊNCIA</w:t>
      </w:r>
      <w:r w:rsidRPr="00847927">
        <w:rPr>
          <w:rFonts w:ascii="Arial" w:hAnsi="Arial" w:cs="Arial"/>
          <w:b/>
          <w:color w:val="000000"/>
        </w:rPr>
        <w:t xml:space="preserve">. </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à manutenção da rede de esgoto da Vila Garcia.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pedido das Sras. Simone Diamantino, Maria das Graças Ribeiro da Silva, do Sr. Joaquim Manoel Braga e dos demais moradores do referido bairro.</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Há um córrego ao lado da Avenida José Maria Sobrinho que recebe água de nascentes. Entretanto, está recebendo também despejo de esgoto, e as pessoas que moram nos arredores deste córrego não suportam mais o mau cheiro, como é o caso da Sra. Simone Diamantino, que é comerciante e trabalha o dia inteiro com este incômodo. Os moradores exigem que o SAAE faça uma vistoria na rede e descarte o esgoto no local adequado, Insta salientar que próximo a este local existe uma UBSF, uma EMEI, um Centro Comunitário e várias igrejas;</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JARDIM PRIMAVERA – OPERAÇÃO TAPA BURACOS.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para a realização de uma “Operação Tapa Buracos” na Rua das Begônias, bem como nas demais ruas do Jardim Primavera.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uma solicitação do Sr. Anselmo Oliveira de Souza, dos moradores do bairro e de munícipes que por ali trafegam.</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lastRenderedPageBreak/>
        <w:t xml:space="preserve">As ruas do bairro encontram se muito esburacadas, colocando veículos e pedestres em risco de graves acidentes, além de danificar os veículos. Portanto, os munícipes solicitam o reparo </w:t>
      </w:r>
      <w:r w:rsidRPr="00C379BF">
        <w:rPr>
          <w:rFonts w:ascii="Arial" w:hAnsi="Arial" w:cs="Arial"/>
          <w:color w:val="000000"/>
          <w:u w:val="single"/>
        </w:rPr>
        <w:t>em caráter de urgência</w:t>
      </w:r>
      <w:r w:rsidRPr="00847927">
        <w:rPr>
          <w:rFonts w:ascii="Arial" w:hAnsi="Arial" w:cs="Arial"/>
          <w:color w:val="000000"/>
        </w:rPr>
        <w:t>;</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JARDIM PRIMAVERA – IMPLANTAÇÃO DE LOMBADA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visando à implantação de uma lombada na Rua das Begônias em frente ao número 255, no Jardim Primavera.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Trata-se de uma solicitação do Sr. Anselmo Oliveira de Souza, demais moradores do bairro e munícipes que por ali trafegam.</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Nesta rua há um fluxo intenso de veículos e pedestres que estudam nas escolas próximas, bem como comerciantes e clientes da feira livre e até mesmo pessoas que percorrem o trajeto entre Jacareí e São José dos Campos. Convém </w:t>
      </w:r>
      <w:proofErr w:type="gramStart"/>
      <w:r w:rsidRPr="00847927">
        <w:rPr>
          <w:rFonts w:ascii="Arial" w:hAnsi="Arial" w:cs="Arial"/>
          <w:color w:val="000000"/>
        </w:rPr>
        <w:t>acrescentar</w:t>
      </w:r>
      <w:proofErr w:type="gramEnd"/>
      <w:r w:rsidRPr="00847927">
        <w:rPr>
          <w:rFonts w:ascii="Arial" w:hAnsi="Arial" w:cs="Arial"/>
          <w:color w:val="000000"/>
        </w:rPr>
        <w:t xml:space="preserve"> que essa rua faz ligação entre os bairros Jardim das Indústrias, Altos de Santana e Jardim Vera Lúcia.</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Uma lombada no local inibirá os abusos que são constantemente praticados por motoristas delinquentes, que trafegam em alta velocidade e colocam todos em risco de sérios acidentes. Por estes motivos, solicitam providências </w:t>
      </w:r>
      <w:r w:rsidRPr="00C379BF">
        <w:rPr>
          <w:rFonts w:ascii="Arial" w:hAnsi="Arial" w:cs="Arial"/>
          <w:color w:val="000000"/>
          <w:u w:val="single"/>
        </w:rPr>
        <w:t>em caráter de urgência</w:t>
      </w:r>
      <w:r w:rsidRPr="00847927">
        <w:rPr>
          <w:rFonts w:ascii="Arial" w:hAnsi="Arial" w:cs="Arial"/>
          <w:color w:val="000000"/>
        </w:rPr>
        <w:t>;</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ALTOS DE SANTANA – IMPLANTAÇÃO DE VAGAS DE CARGA E DESGARGA.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Que sejam tomadas providências necessárias visando à implantação de duas vagas rotativas de carga e descarga na Avenida </w:t>
      </w:r>
      <w:proofErr w:type="spellStart"/>
      <w:r w:rsidRPr="00847927">
        <w:rPr>
          <w:rFonts w:ascii="Arial" w:hAnsi="Arial" w:cs="Arial"/>
          <w:color w:val="000000"/>
        </w:rPr>
        <w:t>Eumira</w:t>
      </w:r>
      <w:proofErr w:type="spellEnd"/>
      <w:r w:rsidRPr="00847927">
        <w:rPr>
          <w:rFonts w:ascii="Arial" w:hAnsi="Arial" w:cs="Arial"/>
          <w:color w:val="000000"/>
        </w:rPr>
        <w:t xml:space="preserve"> Martins Moreira, na altura do número 224, em frente à floricultura Cantinho Verde.</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uma solicitação da Sra. </w:t>
      </w:r>
      <w:proofErr w:type="spellStart"/>
      <w:r w:rsidRPr="00847927">
        <w:rPr>
          <w:rFonts w:ascii="Arial" w:hAnsi="Arial" w:cs="Arial"/>
          <w:color w:val="000000"/>
        </w:rPr>
        <w:t>Felomena</w:t>
      </w:r>
      <w:proofErr w:type="spellEnd"/>
      <w:r w:rsidRPr="00847927">
        <w:rPr>
          <w:rFonts w:ascii="Arial" w:hAnsi="Arial" w:cs="Arial"/>
          <w:color w:val="000000"/>
        </w:rPr>
        <w:t xml:space="preserve"> de Fátima Oliveira, proprietária da floricultura Cantinho Verde.</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proofErr w:type="gramStart"/>
      <w:r w:rsidRPr="00847927">
        <w:rPr>
          <w:rFonts w:ascii="Arial" w:hAnsi="Arial" w:cs="Arial"/>
          <w:color w:val="000000"/>
        </w:rPr>
        <w:t>O bairro Altos de Santana</w:t>
      </w:r>
      <w:proofErr w:type="gramEnd"/>
      <w:r w:rsidRPr="00847927">
        <w:rPr>
          <w:rFonts w:ascii="Arial" w:hAnsi="Arial" w:cs="Arial"/>
          <w:color w:val="000000"/>
        </w:rPr>
        <w:t xml:space="preserve"> se desenvolveu grandemente por sua boa localização, sendo hoje tomado por muitas residências e com um fluxo de veículos bastante intenso. Na Av. </w:t>
      </w:r>
      <w:proofErr w:type="spellStart"/>
      <w:r w:rsidRPr="00847927">
        <w:rPr>
          <w:rFonts w:ascii="Arial" w:hAnsi="Arial" w:cs="Arial"/>
          <w:color w:val="000000"/>
        </w:rPr>
        <w:t>Eumira</w:t>
      </w:r>
      <w:proofErr w:type="spellEnd"/>
      <w:r w:rsidRPr="00847927">
        <w:rPr>
          <w:rFonts w:ascii="Arial" w:hAnsi="Arial" w:cs="Arial"/>
          <w:color w:val="000000"/>
        </w:rPr>
        <w:t xml:space="preserve"> Martins Moreira é muito difícil encontrar um lugar para estacionar. Esta é a dificuldade da Sra. </w:t>
      </w:r>
      <w:proofErr w:type="spellStart"/>
      <w:r w:rsidRPr="00847927">
        <w:rPr>
          <w:rFonts w:ascii="Arial" w:hAnsi="Arial" w:cs="Arial"/>
          <w:color w:val="000000"/>
        </w:rPr>
        <w:t>Felomena</w:t>
      </w:r>
      <w:proofErr w:type="spellEnd"/>
      <w:r w:rsidRPr="00847927">
        <w:rPr>
          <w:rFonts w:ascii="Arial" w:hAnsi="Arial" w:cs="Arial"/>
          <w:color w:val="000000"/>
        </w:rPr>
        <w:t xml:space="preserve">: quando os fornecedores vêm fazer as entregas, não encontram vagas para estacionar. Tentando solucionar esse problema, no dia 11 de novembro de 2015 o Sr. Valdomiro da S. Matos, </w:t>
      </w:r>
      <w:r w:rsidRPr="00847927">
        <w:rPr>
          <w:rFonts w:ascii="Arial" w:hAnsi="Arial" w:cs="Arial"/>
          <w:color w:val="000000"/>
        </w:rPr>
        <w:lastRenderedPageBreak/>
        <w:t xml:space="preserve">esposo da Sra. </w:t>
      </w:r>
      <w:proofErr w:type="spellStart"/>
      <w:r w:rsidRPr="00847927">
        <w:rPr>
          <w:rFonts w:ascii="Arial" w:hAnsi="Arial" w:cs="Arial"/>
          <w:color w:val="000000"/>
        </w:rPr>
        <w:t>Felomena</w:t>
      </w:r>
      <w:proofErr w:type="spellEnd"/>
      <w:r w:rsidRPr="00847927">
        <w:rPr>
          <w:rFonts w:ascii="Arial" w:hAnsi="Arial" w:cs="Arial"/>
          <w:color w:val="000000"/>
        </w:rPr>
        <w:t xml:space="preserve">, abriu o protocolo de nº 0000034195-2015 junto à Praça de Atendimento, solicitando que a guia fosse pintada de amarelo e que o </w:t>
      </w:r>
      <w:proofErr w:type="gramStart"/>
      <w:r w:rsidRPr="00847927">
        <w:rPr>
          <w:rFonts w:ascii="Arial" w:hAnsi="Arial" w:cs="Arial"/>
          <w:color w:val="000000"/>
        </w:rPr>
        <w:t>local</w:t>
      </w:r>
      <w:proofErr w:type="gramEnd"/>
      <w:r w:rsidRPr="00847927">
        <w:rPr>
          <w:rFonts w:ascii="Arial" w:hAnsi="Arial" w:cs="Arial"/>
          <w:color w:val="000000"/>
        </w:rPr>
        <w:t xml:space="preserve"> </w:t>
      </w:r>
      <w:proofErr w:type="gramStart"/>
      <w:r w:rsidRPr="00847927">
        <w:rPr>
          <w:rFonts w:ascii="Arial" w:hAnsi="Arial" w:cs="Arial"/>
          <w:color w:val="000000"/>
        </w:rPr>
        <w:t>fosse</w:t>
      </w:r>
      <w:proofErr w:type="gramEnd"/>
      <w:r w:rsidRPr="00847927">
        <w:rPr>
          <w:rFonts w:ascii="Arial" w:hAnsi="Arial" w:cs="Arial"/>
          <w:color w:val="000000"/>
        </w:rPr>
        <w:t xml:space="preserve"> sinalizado com uma placa de “carga e descarga permitida por um período de dez minutos com o pisca alerta ligado” em frente a seu estabelecimento comercial. Entretanto, até a presente data a comerciante não obteve nenhuma resposta;</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JARDIM PARAÍSO – CAPINA E LIMPEZA NA ANTIGA UBS.</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Que sejam tomadas providências necessárias visando </w:t>
      </w:r>
      <w:proofErr w:type="gramStart"/>
      <w:r w:rsidRPr="00847927">
        <w:rPr>
          <w:rFonts w:ascii="Arial" w:hAnsi="Arial" w:cs="Arial"/>
          <w:color w:val="000000"/>
        </w:rPr>
        <w:t>a</w:t>
      </w:r>
      <w:proofErr w:type="gramEnd"/>
      <w:r w:rsidRPr="00847927">
        <w:rPr>
          <w:rFonts w:ascii="Arial" w:hAnsi="Arial" w:cs="Arial"/>
          <w:color w:val="000000"/>
        </w:rPr>
        <w:t xml:space="preserve"> realização dos serviços de capina e limpeza da antiga UBS do Jardim Paraíso, localizada na Rua Expedicionário Paulo Afonso de Siqueira.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uma solicitação do Sr. </w:t>
      </w:r>
      <w:proofErr w:type="spellStart"/>
      <w:r w:rsidRPr="00847927">
        <w:rPr>
          <w:rFonts w:ascii="Arial" w:hAnsi="Arial" w:cs="Arial"/>
          <w:color w:val="000000"/>
        </w:rPr>
        <w:t>Orlindo</w:t>
      </w:r>
      <w:proofErr w:type="spellEnd"/>
      <w:r w:rsidRPr="00847927">
        <w:rPr>
          <w:rFonts w:ascii="Arial" w:hAnsi="Arial" w:cs="Arial"/>
          <w:color w:val="000000"/>
        </w:rPr>
        <w:t xml:space="preserve"> Moura e demais moradores do bairro.</w:t>
      </w:r>
    </w:p>
    <w:p w:rsidR="00847927" w:rsidRPr="00847927" w:rsidRDefault="00847927" w:rsidP="00436D4A">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847927">
        <w:rPr>
          <w:rFonts w:ascii="Arial" w:hAnsi="Arial" w:cs="Arial"/>
          <w:color w:val="000000"/>
        </w:rPr>
        <w:t xml:space="preserve">Os moradores solicitam, </w:t>
      </w:r>
      <w:r w:rsidRPr="00C379BF">
        <w:rPr>
          <w:rFonts w:ascii="Arial" w:hAnsi="Arial" w:cs="Arial"/>
          <w:color w:val="000000"/>
          <w:u w:val="single"/>
        </w:rPr>
        <w:t>em caráter de urgência</w:t>
      </w:r>
      <w:r w:rsidRPr="00847927">
        <w:rPr>
          <w:rFonts w:ascii="Arial" w:hAnsi="Arial" w:cs="Arial"/>
          <w:color w:val="000000"/>
        </w:rPr>
        <w:t xml:space="preserve">, a capina e a limpeza da antiga UBS, pois os vizinhos mais próximos estão alegando que o mato está muito alto, sendo um promissor criadouro do mosquito da dengue e de animais peçonhentos como </w:t>
      </w:r>
      <w:proofErr w:type="gramStart"/>
      <w:r w:rsidRPr="00847927">
        <w:rPr>
          <w:rFonts w:ascii="Arial" w:hAnsi="Arial" w:cs="Arial"/>
          <w:color w:val="000000"/>
        </w:rPr>
        <w:t>ratos, baratas e outros, além de facilitar o esconderijo de pessoas que praticam atos ilícitos como uso</w:t>
      </w:r>
      <w:proofErr w:type="gramEnd"/>
      <w:r w:rsidRPr="00847927">
        <w:rPr>
          <w:rFonts w:ascii="Arial" w:hAnsi="Arial" w:cs="Arial"/>
          <w:color w:val="000000"/>
        </w:rPr>
        <w:t xml:space="preserve"> de entorpecentes e prostituição sexual;</w:t>
      </w:r>
    </w:p>
    <w:p w:rsidR="00847927" w:rsidRPr="00847927" w:rsidRDefault="00847927" w:rsidP="00847927">
      <w:pPr>
        <w:widowControl w:val="0"/>
        <w:numPr>
          <w:ilvl w:val="0"/>
          <w:numId w:val="1"/>
        </w:numPr>
        <w:tabs>
          <w:tab w:val="clear" w:pos="1200"/>
          <w:tab w:val="left" w:pos="-4200"/>
          <w:tab w:val="left" w:pos="567"/>
        </w:tabs>
        <w:autoSpaceDE w:val="0"/>
        <w:autoSpaceDN w:val="0"/>
        <w:adjustRightInd w:val="0"/>
        <w:spacing w:line="324" w:lineRule="auto"/>
        <w:ind w:left="567" w:right="-284" w:hanging="567"/>
        <w:jc w:val="both"/>
        <w:rPr>
          <w:rFonts w:ascii="Arial" w:hAnsi="Arial" w:cs="Arial"/>
          <w:b/>
          <w:color w:val="000000"/>
        </w:rPr>
      </w:pPr>
      <w:r w:rsidRPr="00847927">
        <w:rPr>
          <w:rFonts w:ascii="Arial" w:hAnsi="Arial" w:cs="Arial"/>
          <w:b/>
          <w:color w:val="000000"/>
        </w:rPr>
        <w:t>CONJUNTO 22 DE ABRIL – MANUTENÇÂO DA ILUMINAÇÃO PÚBLICA.</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Que sejam tomadas providências necessárias para a reposição de lâmpadas, bem como a manutenção geral da iluminação pública em todo o bairro.</w:t>
      </w:r>
    </w:p>
    <w:p w:rsidR="00847927" w:rsidRPr="00847927" w:rsidRDefault="00847927" w:rsidP="00847927">
      <w:pPr>
        <w:widowControl w:val="0"/>
        <w:tabs>
          <w:tab w:val="left" w:pos="-4200"/>
          <w:tab w:val="left" w:pos="567"/>
        </w:tabs>
        <w:autoSpaceDE w:val="0"/>
        <w:autoSpaceDN w:val="0"/>
        <w:adjustRightInd w:val="0"/>
        <w:spacing w:line="324" w:lineRule="auto"/>
        <w:ind w:left="567" w:right="-284"/>
        <w:jc w:val="both"/>
        <w:rPr>
          <w:rFonts w:ascii="Arial" w:hAnsi="Arial" w:cs="Arial"/>
          <w:color w:val="000000"/>
        </w:rPr>
      </w:pPr>
      <w:r w:rsidRPr="00847927">
        <w:rPr>
          <w:rFonts w:ascii="Arial" w:hAnsi="Arial" w:cs="Arial"/>
          <w:color w:val="000000"/>
        </w:rPr>
        <w:t xml:space="preserve">Trata-se de uma solicitação do Sr. Armando José de Carvalho, da Sra. Maria de Fátima, do Pastor </w:t>
      </w:r>
      <w:proofErr w:type="spellStart"/>
      <w:r w:rsidRPr="00847927">
        <w:rPr>
          <w:rFonts w:ascii="Arial" w:hAnsi="Arial" w:cs="Arial"/>
          <w:color w:val="000000"/>
        </w:rPr>
        <w:t>Ebenézer</w:t>
      </w:r>
      <w:proofErr w:type="spellEnd"/>
      <w:r w:rsidRPr="00847927">
        <w:rPr>
          <w:rFonts w:ascii="Arial" w:hAnsi="Arial" w:cs="Arial"/>
          <w:color w:val="000000"/>
        </w:rPr>
        <w:t xml:space="preserve"> e dos demais moradores locais.</w:t>
      </w:r>
    </w:p>
    <w:p w:rsidR="002C6191" w:rsidRPr="002C6191" w:rsidRDefault="00847927" w:rsidP="00436D4A">
      <w:pPr>
        <w:widowControl w:val="0"/>
        <w:tabs>
          <w:tab w:val="left" w:pos="-4200"/>
          <w:tab w:val="left" w:pos="567"/>
        </w:tabs>
        <w:autoSpaceDE w:val="0"/>
        <w:autoSpaceDN w:val="0"/>
        <w:adjustRightInd w:val="0"/>
        <w:spacing w:after="720" w:line="324" w:lineRule="auto"/>
        <w:ind w:left="567" w:right="-284"/>
        <w:jc w:val="both"/>
        <w:rPr>
          <w:rFonts w:ascii="Arial" w:hAnsi="Arial" w:cs="Arial"/>
          <w:color w:val="000000"/>
        </w:rPr>
      </w:pPr>
      <w:r w:rsidRPr="00847927">
        <w:rPr>
          <w:rFonts w:ascii="Arial" w:hAnsi="Arial" w:cs="Arial"/>
          <w:color w:val="000000"/>
        </w:rPr>
        <w:t>Os munícipes alegam que há muito tempo estão sofrendo com a escuridão das ruas, o que torna o local muito inseguro, temendo serem abordados por delinquentes. Convém acrescentar que os pedestres correm risco de tropeçar nos buracos, pois as ruas não possuem asfaltamento.</w:t>
      </w:r>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523390">
        <w:rPr>
          <w:rFonts w:ascii="Arial" w:hAnsi="Arial" w:cs="Arial"/>
          <w:b/>
          <w:color w:val="000000"/>
          <w:sz w:val="18"/>
          <w:szCs w:val="18"/>
        </w:rPr>
        <w:t>12</w:t>
      </w:r>
      <w:r w:rsidR="00A34FDD" w:rsidRPr="00A34FDD">
        <w:rPr>
          <w:rFonts w:ascii="Arial" w:hAnsi="Arial" w:cs="Arial"/>
          <w:b/>
          <w:color w:val="000000"/>
          <w:sz w:val="18"/>
          <w:szCs w:val="18"/>
        </w:rPr>
        <w:t>/</w:t>
      </w:r>
      <w:r w:rsidR="00523390">
        <w:rPr>
          <w:rFonts w:ascii="Arial" w:hAnsi="Arial" w:cs="Arial"/>
          <w:b/>
          <w:color w:val="000000"/>
          <w:sz w:val="18"/>
          <w:szCs w:val="18"/>
        </w:rPr>
        <w:t>02</w:t>
      </w:r>
      <w:r w:rsidR="00A34FDD" w:rsidRPr="00A34FDD">
        <w:rPr>
          <w:rFonts w:ascii="Arial" w:hAnsi="Arial" w:cs="Arial"/>
          <w:b/>
          <w:color w:val="000000"/>
          <w:sz w:val="18"/>
          <w:szCs w:val="18"/>
        </w:rPr>
        <w:t>/201</w:t>
      </w:r>
      <w:r w:rsidR="00F61690">
        <w:rPr>
          <w:rFonts w:ascii="Arial" w:hAnsi="Arial" w:cs="Arial"/>
          <w:b/>
          <w:color w:val="000000"/>
          <w:sz w:val="18"/>
          <w:szCs w:val="18"/>
        </w:rPr>
        <w:t>6</w:t>
      </w:r>
      <w:r w:rsidR="00A34FDD" w:rsidRPr="00A34FDD">
        <w:rPr>
          <w:rFonts w:ascii="Arial" w:hAnsi="Arial" w:cs="Arial"/>
          <w:b/>
          <w:color w:val="000000"/>
          <w:sz w:val="18"/>
          <w:szCs w:val="18"/>
        </w:rPr>
        <w:t xml:space="preserve">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98C" w:rsidRDefault="000B098C">
      <w:r>
        <w:separator/>
      </w:r>
    </w:p>
  </w:endnote>
  <w:endnote w:type="continuationSeparator" w:id="0">
    <w:p w:rsidR="000B098C" w:rsidRDefault="000B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E648B8" w:rsidP="006F77EF">
    <w:pPr>
      <w:pStyle w:val="Rodap"/>
      <w:tabs>
        <w:tab w:val="clear" w:pos="4419"/>
        <w:tab w:val="clear" w:pos="8838"/>
      </w:tabs>
      <w:ind w:right="-284"/>
      <w:jc w:val="center"/>
      <w:rPr>
        <w:rFonts w:ascii="Arial" w:hAnsi="Arial" w:cs="Arial"/>
        <w:b/>
      </w:rPr>
    </w:pPr>
    <w:r>
      <w:rPr>
        <w:rFonts w:ascii="Arial" w:hAnsi="Arial" w:cs="Arial"/>
        <w:b/>
      </w:rPr>
      <w:t>FERNANDO DA ÓTICA ORIGINAL</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PSC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98C" w:rsidRDefault="000B098C">
      <w:r>
        <w:separator/>
      </w:r>
    </w:p>
  </w:footnote>
  <w:footnote w:type="continuationSeparator" w:id="0">
    <w:p w:rsidR="000B098C" w:rsidRDefault="000B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974B05"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3B2A174E" wp14:editId="58CCD464">
              <wp:simplePos x="0" y="0"/>
              <wp:positionH relativeFrom="page">
                <wp:posOffset>180340</wp:posOffset>
              </wp:positionH>
              <wp:positionV relativeFrom="page">
                <wp:align>center</wp:align>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44FCDDFD" wp14:editId="33DD0EB3">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4289B00F" wp14:editId="373410C8">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6374A09F" wp14:editId="0C42D70C">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6F77EF" w:rsidP="00523390">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w:t>
          </w:r>
          <w:r w:rsidR="00523390">
            <w:rPr>
              <w:rFonts w:ascii="Arial Black" w:hAnsi="Arial Black" w:cs="Arial"/>
              <w:b/>
              <w:spacing w:val="10"/>
            </w:rPr>
            <w:t>1</w:t>
          </w:r>
          <w:r>
            <w:rPr>
              <w:rFonts w:ascii="Arial Black" w:hAnsi="Arial Black" w:cs="Arial"/>
              <w:b/>
              <w:spacing w:val="10"/>
            </w:rPr>
            <w:t>00</w:t>
          </w:r>
          <w:r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523390" w:rsidP="00523390">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12</w:t>
          </w:r>
          <w:r w:rsidR="006F77EF" w:rsidRPr="00C40B9F">
            <w:rPr>
              <w:rFonts w:ascii="Arial Black" w:hAnsi="Arial Black" w:cs="Arial"/>
              <w:b/>
              <w:spacing w:val="10"/>
            </w:rPr>
            <w:t>/</w:t>
          </w:r>
          <w:r>
            <w:rPr>
              <w:rFonts w:ascii="Arial Black" w:hAnsi="Arial Black" w:cs="Arial"/>
              <w:b/>
              <w:spacing w:val="10"/>
            </w:rPr>
            <w:t>02</w:t>
          </w:r>
          <w:r w:rsidR="006F77EF"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C379BF">
            <w:rPr>
              <w:rStyle w:val="Nmerodepgina"/>
              <w:rFonts w:ascii="Arial Black" w:hAnsi="Arial Black" w:cs="Arial"/>
              <w:b/>
              <w:noProof/>
            </w:rPr>
            <w:t>02</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C379BF">
            <w:rPr>
              <w:rStyle w:val="Nmerodepgina"/>
              <w:rFonts w:ascii="Arial Black" w:hAnsi="Arial Black" w:cs="Arial"/>
              <w:b/>
              <w:noProof/>
            </w:rPr>
            <w:t>09</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B098C"/>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36D4A"/>
    <w:rsid w:val="00450A23"/>
    <w:rsid w:val="00455A99"/>
    <w:rsid w:val="004647F4"/>
    <w:rsid w:val="00474F29"/>
    <w:rsid w:val="00475CB3"/>
    <w:rsid w:val="00483FC2"/>
    <w:rsid w:val="00491505"/>
    <w:rsid w:val="004933F8"/>
    <w:rsid w:val="004C0493"/>
    <w:rsid w:val="004D4805"/>
    <w:rsid w:val="004F03FF"/>
    <w:rsid w:val="00507D0E"/>
    <w:rsid w:val="00523390"/>
    <w:rsid w:val="005379A8"/>
    <w:rsid w:val="00552CA1"/>
    <w:rsid w:val="00555AA1"/>
    <w:rsid w:val="00555EC3"/>
    <w:rsid w:val="00557871"/>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41117"/>
    <w:rsid w:val="00760EC0"/>
    <w:rsid w:val="0076364C"/>
    <w:rsid w:val="00767750"/>
    <w:rsid w:val="007A6715"/>
    <w:rsid w:val="007B5856"/>
    <w:rsid w:val="007C4E7D"/>
    <w:rsid w:val="007E33E1"/>
    <w:rsid w:val="007F3A85"/>
    <w:rsid w:val="007F3FDF"/>
    <w:rsid w:val="007F6AD7"/>
    <w:rsid w:val="0081775B"/>
    <w:rsid w:val="008256BD"/>
    <w:rsid w:val="00847927"/>
    <w:rsid w:val="00855136"/>
    <w:rsid w:val="008623B1"/>
    <w:rsid w:val="00865434"/>
    <w:rsid w:val="00897D50"/>
    <w:rsid w:val="008F1DDF"/>
    <w:rsid w:val="009112F2"/>
    <w:rsid w:val="00912A0A"/>
    <w:rsid w:val="00915737"/>
    <w:rsid w:val="009204DA"/>
    <w:rsid w:val="009627D7"/>
    <w:rsid w:val="00974B05"/>
    <w:rsid w:val="00995705"/>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379BF"/>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648B8"/>
    <w:rsid w:val="00E82334"/>
    <w:rsid w:val="00EA2DD1"/>
    <w:rsid w:val="00EB5E19"/>
    <w:rsid w:val="00EC022E"/>
    <w:rsid w:val="00EC47ED"/>
    <w:rsid w:val="00EC65BF"/>
    <w:rsid w:val="00EC7056"/>
    <w:rsid w:val="00ED5C6E"/>
    <w:rsid w:val="00EE6392"/>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D89EA-A29B-4EC1-A152-960FD22D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3</TotalTime>
  <Pages>9</Pages>
  <Words>2710</Words>
  <Characters>14635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17311</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3</cp:revision>
  <cp:lastPrinted>2014-08-05T19:44:00Z</cp:lastPrinted>
  <dcterms:created xsi:type="dcterms:W3CDTF">2016-02-11T17:34:00Z</dcterms:created>
  <dcterms:modified xsi:type="dcterms:W3CDTF">2016-02-11T17:37:00Z</dcterms:modified>
</cp:coreProperties>
</file>