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C3825">
        <w:rPr>
          <w:rFonts w:ascii="Arial" w:hAnsi="Arial" w:cs="Arial"/>
          <w:b/>
          <w:caps/>
          <w:sz w:val="28"/>
          <w:szCs w:val="28"/>
        </w:rPr>
        <w:t>102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C3825" w:rsidP="00CE575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825">
              <w:rPr>
                <w:rFonts w:ascii="Arial" w:hAnsi="Arial" w:cs="Arial"/>
                <w:sz w:val="20"/>
                <w:szCs w:val="20"/>
              </w:rPr>
              <w:t>Moção de Agradecimento ao Eng</w:t>
            </w:r>
            <w:r>
              <w:rPr>
                <w:rFonts w:ascii="Arial" w:hAnsi="Arial" w:cs="Arial"/>
                <w:sz w:val="20"/>
                <w:szCs w:val="20"/>
              </w:rPr>
              <w:t>enheiro</w:t>
            </w:r>
            <w:r w:rsidRPr="009C3825">
              <w:rPr>
                <w:rFonts w:ascii="Arial" w:hAnsi="Arial" w:cs="Arial"/>
                <w:sz w:val="20"/>
                <w:szCs w:val="20"/>
              </w:rPr>
              <w:t xml:space="preserve"> ANTONIO MOREIRA JUNIOR, Diretor da DR 6 - Regional de Taubaté do Departamento de Estradas </w:t>
            </w:r>
            <w:r w:rsidR="00CE5753">
              <w:rPr>
                <w:rFonts w:ascii="Arial" w:hAnsi="Arial" w:cs="Arial"/>
                <w:sz w:val="20"/>
                <w:szCs w:val="20"/>
              </w:rPr>
              <w:t>d</w:t>
            </w:r>
            <w:r w:rsidRPr="009C3825">
              <w:rPr>
                <w:rFonts w:ascii="Arial" w:hAnsi="Arial" w:cs="Arial"/>
                <w:sz w:val="20"/>
                <w:szCs w:val="20"/>
              </w:rPr>
              <w:t>e Rodagem do Estado de São Paulo, pelo pronto atendimento ao nosso Requerimento nº 1692/2015, por intermédio do qual solicitamos a colocação de redutores de velocidade em trecho da Rodovia Nilo Máximo, no Município</w:t>
            </w:r>
            <w:r w:rsidR="00CE5753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gramStart"/>
            <w:r w:rsidR="00CE5753">
              <w:rPr>
                <w:rFonts w:ascii="Arial" w:hAnsi="Arial" w:cs="Arial"/>
                <w:sz w:val="20"/>
                <w:szCs w:val="20"/>
              </w:rPr>
              <w:t>Jacareí</w:t>
            </w:r>
            <w:r w:rsidRPr="009C382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</w:t>
      </w:r>
      <w:r w:rsidR="009C3825">
        <w:rPr>
          <w:rFonts w:ascii="Arial" w:hAnsi="Arial" w:cs="Arial"/>
        </w:rPr>
        <w:t>sta</w:t>
      </w:r>
      <w:r w:rsidR="00374BF8">
        <w:rPr>
          <w:rFonts w:ascii="Arial" w:hAnsi="Arial" w:cs="Arial"/>
        </w:rPr>
        <w:t xml:space="preserve"> </w:t>
      </w:r>
      <w:r w:rsidR="009C3825" w:rsidRPr="009C3825">
        <w:rPr>
          <w:rFonts w:ascii="Arial" w:hAnsi="Arial" w:cs="Arial"/>
        </w:rPr>
        <w:t>Moção de Agradecimento ao Eng</w:t>
      </w:r>
      <w:r w:rsidR="009C3825">
        <w:rPr>
          <w:rFonts w:ascii="Arial" w:hAnsi="Arial" w:cs="Arial"/>
        </w:rPr>
        <w:t>enheiro</w:t>
      </w:r>
      <w:r w:rsidR="009C3825" w:rsidRPr="009C3825">
        <w:rPr>
          <w:rFonts w:ascii="Arial" w:hAnsi="Arial" w:cs="Arial"/>
        </w:rPr>
        <w:t xml:space="preserve"> ANTONIO MOREIRA JUNIOR, Diretor da DR 6 - Regional de Taubaté do Departamento de Estradas </w:t>
      </w:r>
      <w:r w:rsidR="00AE393A">
        <w:rPr>
          <w:rFonts w:ascii="Arial" w:hAnsi="Arial" w:cs="Arial"/>
        </w:rPr>
        <w:t>d</w:t>
      </w:r>
      <w:r w:rsidR="009C3825" w:rsidRPr="009C3825">
        <w:rPr>
          <w:rFonts w:ascii="Arial" w:hAnsi="Arial" w:cs="Arial"/>
        </w:rPr>
        <w:t xml:space="preserve">e Rodagem do Estado de São Paulo, pelo pronto atendimento ao nosso Requerimento nº 1692/2015, por intermédio do qual solicitamos a colocação de redutores de velocidade em trecho da Rodovia Nilo Máximo, no </w:t>
      </w:r>
      <w:r w:rsidR="00AE393A" w:rsidRPr="00AE393A">
        <w:rPr>
          <w:rFonts w:ascii="Arial" w:hAnsi="Arial" w:cs="Arial"/>
        </w:rPr>
        <w:t>Município de Jacareí</w:t>
      </w:r>
      <w:bookmarkStart w:id="0" w:name="_GoBack"/>
      <w:bookmarkEnd w:id="0"/>
      <w:r w:rsidR="009C3825" w:rsidRPr="009C3825">
        <w:rPr>
          <w:rFonts w:ascii="Arial" w:hAnsi="Arial" w:cs="Arial"/>
        </w:rPr>
        <w:t>.</w:t>
      </w:r>
    </w:p>
    <w:p w:rsidR="009C3825" w:rsidRPr="00BF791A" w:rsidRDefault="009C382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serviço, executado na última semana do mês de janeiro do corrente, beneficiará muitos moradores da região, proporcionando maior segurança e prevenindo acidentes graves.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C3825">
        <w:rPr>
          <w:rFonts w:ascii="Arial" w:hAnsi="Arial" w:cs="Arial"/>
        </w:rPr>
        <w:t>12 de fevereiro de 2016.</w:t>
      </w:r>
    </w:p>
    <w:p w:rsidR="009C3825" w:rsidRDefault="009C382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C3825" w:rsidRDefault="009C382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C3825" w:rsidRDefault="009C382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C3825" w:rsidRPr="00A34F2C" w:rsidRDefault="009C3825" w:rsidP="009C382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9C3825" w:rsidRPr="00A34F2C" w:rsidRDefault="009C3825" w:rsidP="009C382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9C3825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ED6" w:rsidRDefault="003B6ED6">
      <w:r>
        <w:separator/>
      </w:r>
    </w:p>
  </w:endnote>
  <w:endnote w:type="continuationSeparator" w:id="0">
    <w:p w:rsidR="003B6ED6" w:rsidRDefault="003B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ED6" w:rsidRDefault="003B6ED6">
      <w:r>
        <w:separator/>
      </w:r>
    </w:p>
  </w:footnote>
  <w:footnote w:type="continuationSeparator" w:id="0">
    <w:p w:rsidR="003B6ED6" w:rsidRDefault="003B6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281847" wp14:editId="11380D7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E699ED8" wp14:editId="24FF8DA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AEAEB14" wp14:editId="2149582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5C87E35" wp14:editId="479E722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B6ED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7B2C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C3825"/>
    <w:rsid w:val="009D50D4"/>
    <w:rsid w:val="009E1F05"/>
    <w:rsid w:val="009E5747"/>
    <w:rsid w:val="00A23B25"/>
    <w:rsid w:val="00A46B01"/>
    <w:rsid w:val="00A92CB9"/>
    <w:rsid w:val="00AC712C"/>
    <w:rsid w:val="00AE393A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E5753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64-890A-4915-94D8-F6CAD3835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203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2016-02-11T10:55:00Z</dcterms:created>
  <dcterms:modified xsi:type="dcterms:W3CDTF">2016-02-11T18:05:00Z</dcterms:modified>
</cp:coreProperties>
</file>