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F51A4">
        <w:rPr>
          <w:rFonts w:ascii="Arial" w:hAnsi="Arial" w:cs="Arial"/>
          <w:b/>
          <w:caps/>
          <w:sz w:val="28"/>
          <w:szCs w:val="28"/>
        </w:rPr>
        <w:t>112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F51A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51A4">
              <w:rPr>
                <w:rFonts w:ascii="Arial" w:hAnsi="Arial" w:cs="Arial"/>
                <w:sz w:val="20"/>
                <w:szCs w:val="20"/>
              </w:rPr>
              <w:t xml:space="preserve">Moção Congratulatória ao Pastor Daniel José da Costa, Presidente da Igreja Assembleia de Deus Ministério Madureira, pelo transcurso de seu </w:t>
            </w:r>
            <w:proofErr w:type="gramStart"/>
            <w:r w:rsidRPr="00BF51A4">
              <w:rPr>
                <w:rFonts w:ascii="Arial" w:hAnsi="Arial" w:cs="Arial"/>
                <w:sz w:val="20"/>
                <w:szCs w:val="20"/>
              </w:rPr>
              <w:t>aniversário.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B55FE" w:rsidRDefault="00BF791A" w:rsidP="003B55F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>de nossos cumprimentos</w:t>
      </w:r>
      <w:r w:rsidR="00BF51A4" w:rsidRPr="00BF51A4">
        <w:rPr>
          <w:rFonts w:ascii="Arial" w:hAnsi="Arial" w:cs="Arial"/>
        </w:rPr>
        <w:t xml:space="preserve"> ao Pastor Daniel José da Costa, Presidente da Igreja Assembleia de Deus Ministério Madureira, pel</w:t>
      </w:r>
      <w:r w:rsidR="00BF51A4">
        <w:rPr>
          <w:rFonts w:ascii="Arial" w:hAnsi="Arial" w:cs="Arial"/>
        </w:rPr>
        <w:t xml:space="preserve">o transcurso de </w:t>
      </w:r>
      <w:proofErr w:type="gramStart"/>
      <w:r w:rsidR="00BF51A4">
        <w:rPr>
          <w:rFonts w:ascii="Arial" w:hAnsi="Arial" w:cs="Arial"/>
        </w:rPr>
        <w:t xml:space="preserve">seu 51º aniversário, </w:t>
      </w:r>
      <w:r w:rsidR="003B55FE">
        <w:rPr>
          <w:rFonts w:ascii="Arial" w:hAnsi="Arial" w:cs="Arial"/>
        </w:rPr>
        <w:t>ocorrid</w:t>
      </w:r>
      <w:r w:rsidR="00BF51A4">
        <w:rPr>
          <w:rFonts w:ascii="Arial" w:hAnsi="Arial" w:cs="Arial"/>
        </w:rPr>
        <w:t>o</w:t>
      </w:r>
      <w:proofErr w:type="gramEnd"/>
      <w:r w:rsidR="00BF51A4">
        <w:rPr>
          <w:rFonts w:ascii="Arial" w:hAnsi="Arial" w:cs="Arial"/>
        </w:rPr>
        <w:t xml:space="preserve"> em 27 de janeiro</w:t>
      </w:r>
      <w:r w:rsidR="003B55FE">
        <w:rPr>
          <w:rFonts w:ascii="Arial" w:hAnsi="Arial" w:cs="Arial"/>
        </w:rPr>
        <w:t xml:space="preserve"> e celebrado em um culto especial de Ação de Graças no dia 11 de fevereiro</w:t>
      </w:r>
      <w:r w:rsidR="00BF51A4">
        <w:rPr>
          <w:rFonts w:ascii="Arial" w:hAnsi="Arial" w:cs="Arial"/>
        </w:rPr>
        <w:t xml:space="preserve"> do corrente.</w:t>
      </w:r>
    </w:p>
    <w:p w:rsidR="00BF51A4" w:rsidRPr="00BF791A" w:rsidRDefault="003B55FE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desejamos ao Pastor Daniel José muita paz e saúde, rogando por sua continuidade na obra divina.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BF51A4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B55FE">
        <w:rPr>
          <w:rFonts w:ascii="Arial" w:hAnsi="Arial" w:cs="Arial"/>
        </w:rPr>
        <w:t>12 de fevereiro de 2016.</w:t>
      </w:r>
    </w:p>
    <w:p w:rsidR="003B55FE" w:rsidRDefault="003B55F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B55FE" w:rsidRDefault="003B55F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B55FE" w:rsidRDefault="003B55F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B55FE" w:rsidRPr="00A34F2C" w:rsidRDefault="003B55FE" w:rsidP="003B55FE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ROGÉRIO TIMÓTEO</w:t>
      </w:r>
    </w:p>
    <w:p w:rsidR="003B55FE" w:rsidRPr="00A34F2C" w:rsidRDefault="003B55FE" w:rsidP="003B55FE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- PRB</w:t>
      </w:r>
    </w:p>
    <w:p w:rsidR="003B55FE" w:rsidRPr="00A34F2C" w:rsidRDefault="003B55FE" w:rsidP="003B55FE">
      <w:pPr>
        <w:tabs>
          <w:tab w:val="left" w:pos="-60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1º Secretário</w:t>
      </w:r>
    </w:p>
    <w:sectPr w:rsidR="003B55FE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B36" w:rsidRDefault="007D1B36">
      <w:r>
        <w:separator/>
      </w:r>
    </w:p>
  </w:endnote>
  <w:endnote w:type="continuationSeparator" w:id="0">
    <w:p w:rsidR="007D1B36" w:rsidRDefault="007D1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B36" w:rsidRDefault="007D1B36">
      <w:r>
        <w:separator/>
      </w:r>
    </w:p>
  </w:footnote>
  <w:footnote w:type="continuationSeparator" w:id="0">
    <w:p w:rsidR="007D1B36" w:rsidRDefault="007D1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A423C7B" wp14:editId="1A170B8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12239E0" wp14:editId="1912F53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755B9E4" wp14:editId="7EC9115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2AA3C70" wp14:editId="57DD550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B55FE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D1B36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51A4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C8DB5-BE5C-477E-A474-84CC9C460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2016-02-11T12:32:00Z</dcterms:created>
  <dcterms:modified xsi:type="dcterms:W3CDTF">2016-02-11T12:32:00Z</dcterms:modified>
</cp:coreProperties>
</file>