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6209">
        <w:rPr>
          <w:rFonts w:ascii="Arial" w:hAnsi="Arial" w:cs="Arial"/>
          <w:b/>
          <w:caps/>
          <w:sz w:val="28"/>
          <w:szCs w:val="28"/>
        </w:rPr>
        <w:t>130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7160D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691CF5" w:rsidRPr="00691CF5" w:rsidTr="002A6209">
        <w:trPr>
          <w:trHeight w:val="997"/>
        </w:trPr>
        <w:tc>
          <w:tcPr>
            <w:tcW w:w="107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691CF5" w:rsidRPr="00691CF5" w:rsidRDefault="002A620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 S/A, solicitando urgentes providências para a colocação de limitadores de altura antes das passarelas existentes na Rodovia Presidente Dutra, no trecho compreendido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61CEA" w:rsidRDefault="00691CF5" w:rsidP="00261C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26392">
        <w:rPr>
          <w:rFonts w:ascii="Arial" w:hAnsi="Arial" w:cs="Arial"/>
        </w:rPr>
        <w:t xml:space="preserve">, seja oficiado à </w:t>
      </w:r>
      <w:r w:rsidR="00926392" w:rsidRPr="00926392">
        <w:rPr>
          <w:rFonts w:ascii="Arial" w:hAnsi="Arial" w:cs="Arial"/>
        </w:rPr>
        <w:t xml:space="preserve">CCR Nova </w:t>
      </w:r>
      <w:r w:rsidR="00926392">
        <w:rPr>
          <w:rFonts w:ascii="Arial" w:hAnsi="Arial" w:cs="Arial"/>
        </w:rPr>
        <w:t>Dutra S/A</w:t>
      </w:r>
      <w:r w:rsidR="00926392" w:rsidRPr="00926392">
        <w:rPr>
          <w:rFonts w:ascii="Arial" w:hAnsi="Arial" w:cs="Arial"/>
        </w:rPr>
        <w:t xml:space="preserve"> solicitando urgentes providências para a colocação de limitadores de altura antes das passarelas existentes na Rodovia Presidente Dutra, no trecho compreendido neste Município.</w:t>
      </w:r>
    </w:p>
    <w:p w:rsidR="00691CF5" w:rsidRPr="00691CF5" w:rsidRDefault="00261CEA" w:rsidP="00261C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é de extrema importância para evitar o abalo da estrutura das passarelas e até graves acidentes ocasionados pela passagem de veículos com altura elevada.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261CEA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A6209">
        <w:rPr>
          <w:rFonts w:ascii="Arial" w:hAnsi="Arial" w:cs="Arial"/>
        </w:rPr>
        <w:t xml:space="preserve">17 de fevereiro </w:t>
      </w:r>
      <w:r w:rsidR="007160DA">
        <w:rPr>
          <w:rFonts w:ascii="Arial" w:hAnsi="Arial" w:cs="Arial"/>
        </w:rPr>
        <w:t>de 2016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2A6209" w:rsidRPr="002A6209" w:rsidRDefault="002A6209" w:rsidP="002A6209">
      <w:pPr>
        <w:jc w:val="center"/>
        <w:rPr>
          <w:rFonts w:ascii="Arial" w:hAnsi="Arial"/>
          <w:b/>
          <w:smallCaps/>
        </w:rPr>
      </w:pPr>
      <w:r w:rsidRPr="002A6209">
        <w:rPr>
          <w:rFonts w:ascii="Arial" w:hAnsi="Arial"/>
          <w:b/>
          <w:smallCaps/>
        </w:rPr>
        <w:t>VALMIR DO PARQUE MEIA LUA</w:t>
      </w:r>
    </w:p>
    <w:p w:rsidR="00691CF5" w:rsidRPr="00691CF5" w:rsidRDefault="002A6209" w:rsidP="002A6209">
      <w:pPr>
        <w:spacing w:line="360" w:lineRule="auto"/>
        <w:jc w:val="center"/>
        <w:rPr>
          <w:rFonts w:ascii="Arial" w:hAnsi="Arial" w:cs="Arial"/>
        </w:rPr>
      </w:pPr>
      <w:r w:rsidRPr="002A6209">
        <w:rPr>
          <w:rFonts w:ascii="Arial" w:hAnsi="Arial"/>
        </w:rPr>
        <w:t>Vereador – PSD</w:t>
      </w:r>
    </w:p>
    <w:p w:rsidR="00691CF5" w:rsidRPr="00691CF5" w:rsidRDefault="00691CF5" w:rsidP="002A6209">
      <w:pPr>
        <w:spacing w:line="360" w:lineRule="auto"/>
        <w:jc w:val="center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  <w:bookmarkStart w:id="0" w:name="_GoBack"/>
      <w:bookmarkEnd w:id="0"/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174" w:rsidRDefault="00626174">
      <w:r>
        <w:separator/>
      </w:r>
    </w:p>
  </w:endnote>
  <w:endnote w:type="continuationSeparator" w:id="0">
    <w:p w:rsidR="00626174" w:rsidRDefault="00626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174" w:rsidRDefault="00626174">
      <w:r>
        <w:separator/>
      </w:r>
    </w:p>
  </w:footnote>
  <w:footnote w:type="continuationSeparator" w:id="0">
    <w:p w:rsidR="00626174" w:rsidRDefault="00626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14D5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61CEA"/>
    <w:rsid w:val="002A6209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C468D"/>
    <w:rsid w:val="005E138D"/>
    <w:rsid w:val="005E2B4C"/>
    <w:rsid w:val="00624472"/>
    <w:rsid w:val="00626174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909A4"/>
    <w:rsid w:val="008A0EB2"/>
    <w:rsid w:val="0092639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2016-02-16T10:21:00Z</dcterms:created>
  <dcterms:modified xsi:type="dcterms:W3CDTF">2016-02-16T11:12:00Z</dcterms:modified>
</cp:coreProperties>
</file>