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42379">
        <w:rPr>
          <w:rFonts w:ascii="Arial" w:hAnsi="Arial" w:cs="Arial"/>
          <w:b/>
          <w:caps/>
          <w:sz w:val="28"/>
          <w:szCs w:val="28"/>
        </w:rPr>
        <w:t>152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B42379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Ao Ministério da Educação e Cultura, solicitando esforços para a implantação de Universidade Federal em nossa região para suprir a demanda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existente.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42379" w:rsidRDefault="00B42379" w:rsidP="00B4237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42379">
        <w:rPr>
          <w:rFonts w:ascii="Arial" w:hAnsi="Arial" w:cs="Arial"/>
          <w:b/>
        </w:rPr>
        <w:t>Considerando</w:t>
      </w:r>
      <w:r>
        <w:rPr>
          <w:rFonts w:ascii="Arial" w:hAnsi="Arial" w:cs="Arial"/>
        </w:rPr>
        <w:t xml:space="preserve"> a demanda por alguns cursos de nível superior em nossa região;</w:t>
      </w:r>
    </w:p>
    <w:p w:rsidR="00B42379" w:rsidRDefault="00B42379" w:rsidP="00B4237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42379">
        <w:rPr>
          <w:rFonts w:ascii="Arial" w:hAnsi="Arial" w:cs="Arial"/>
          <w:b/>
        </w:rPr>
        <w:t>Considerando</w:t>
      </w:r>
      <w:r>
        <w:rPr>
          <w:rFonts w:ascii="Arial" w:hAnsi="Arial" w:cs="Arial"/>
        </w:rPr>
        <w:t xml:space="preserve"> que alguns cursos somente estão disponíveis em instituições de ensino privadas, o que prejudica os estudantes de famílias de baixa renda; </w:t>
      </w:r>
      <w:proofErr w:type="gramStart"/>
      <w:r>
        <w:rPr>
          <w:rFonts w:ascii="Arial" w:hAnsi="Arial" w:cs="Arial"/>
        </w:rPr>
        <w:t>e</w:t>
      </w:r>
      <w:bookmarkStart w:id="0" w:name="_GoBack"/>
      <w:bookmarkEnd w:id="0"/>
      <w:proofErr w:type="gramEnd"/>
    </w:p>
    <w:p w:rsidR="00B42379" w:rsidRPr="00B42379" w:rsidRDefault="00B42379" w:rsidP="00B4237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42379">
        <w:rPr>
          <w:rFonts w:ascii="Arial" w:hAnsi="Arial" w:cs="Arial"/>
          <w:b/>
        </w:rPr>
        <w:t xml:space="preserve">Considerando </w:t>
      </w:r>
      <w:r>
        <w:rPr>
          <w:rFonts w:ascii="Arial" w:hAnsi="Arial" w:cs="Arial"/>
        </w:rPr>
        <w:t>a dificuldade de locomoção d</w:t>
      </w:r>
      <w:r w:rsidRPr="00B42379">
        <w:rPr>
          <w:rFonts w:ascii="Arial" w:hAnsi="Arial" w:cs="Arial"/>
        </w:rPr>
        <w:t xml:space="preserve">os estudantes </w:t>
      </w:r>
      <w:r>
        <w:rPr>
          <w:rFonts w:ascii="Arial" w:hAnsi="Arial" w:cs="Arial"/>
        </w:rPr>
        <w:t>que</w:t>
      </w:r>
      <w:r>
        <w:rPr>
          <w:rFonts w:ascii="Arial" w:hAnsi="Arial" w:cs="Arial"/>
        </w:rPr>
        <w:t>, por razão de sua escolha de curso,</w:t>
      </w:r>
      <w:r>
        <w:rPr>
          <w:rFonts w:ascii="Arial" w:hAnsi="Arial" w:cs="Arial"/>
        </w:rPr>
        <w:t xml:space="preserve"> necessitam se deslocar </w:t>
      </w:r>
      <w:r>
        <w:rPr>
          <w:rFonts w:ascii="Arial" w:hAnsi="Arial" w:cs="Arial"/>
        </w:rPr>
        <w:t>para</w:t>
      </w:r>
      <w:r w:rsidRPr="00B42379">
        <w:rPr>
          <w:rFonts w:ascii="Arial" w:hAnsi="Arial" w:cs="Arial"/>
        </w:rPr>
        <w:t xml:space="preserve"> cidades distantes,</w:t>
      </w:r>
    </w:p>
    <w:p w:rsidR="00B42379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B42379" w:rsidRPr="00B42379">
        <w:rPr>
          <w:rFonts w:ascii="Arial" w:hAnsi="Arial" w:cs="Arial"/>
        </w:rPr>
        <w:t>ao Ministério da Educação e Cultura solicitando esforços para a implantação de Universidade Federal em nossa região para suprir a demanda existente.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B42379">
        <w:rPr>
          <w:rFonts w:ascii="Arial" w:hAnsi="Arial" w:cs="Arial"/>
        </w:rPr>
        <w:t xml:space="preserve">Ministério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B42379">
        <w:rPr>
          <w:rFonts w:ascii="Arial" w:hAnsi="Arial" w:cs="Arial"/>
        </w:rPr>
        <w:t>17 de fevereiro de 2016.</w:t>
      </w:r>
    </w:p>
    <w:p w:rsidR="00B42379" w:rsidRDefault="00B42379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42379" w:rsidRDefault="00B42379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42379" w:rsidRDefault="00B42379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42379" w:rsidRPr="00A34F2C" w:rsidRDefault="00B42379" w:rsidP="00B42379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JOSÉ FRANCISCO</w:t>
      </w:r>
    </w:p>
    <w:p w:rsidR="00B42379" w:rsidRPr="00A34F2C" w:rsidRDefault="00B42379" w:rsidP="00B42379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 – PT</w:t>
      </w:r>
    </w:p>
    <w:sectPr w:rsidR="00B42379" w:rsidRPr="00A34F2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C63" w:rsidRDefault="00762C63">
      <w:r>
        <w:separator/>
      </w:r>
    </w:p>
  </w:endnote>
  <w:endnote w:type="continuationSeparator" w:id="0">
    <w:p w:rsidR="00762C63" w:rsidRDefault="00762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C63" w:rsidRDefault="00762C63">
      <w:r>
        <w:separator/>
      </w:r>
    </w:p>
  </w:footnote>
  <w:footnote w:type="continuationSeparator" w:id="0">
    <w:p w:rsidR="00762C63" w:rsidRDefault="00762C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FE955C6" wp14:editId="158C850B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AD8B0FE" wp14:editId="760ACA6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702B75E" wp14:editId="5E41599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0C175B97" wp14:editId="77215FE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5E64C1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62C63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42379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F31DE"/>
    <w:rsid w:val="00D14EB1"/>
    <w:rsid w:val="00D2072E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83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179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2016-02-16T11:53:00Z</dcterms:created>
  <dcterms:modified xsi:type="dcterms:W3CDTF">2016-02-16T11:53:00Z</dcterms:modified>
</cp:coreProperties>
</file>