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40CD9">
        <w:rPr>
          <w:rFonts w:ascii="Arial" w:hAnsi="Arial" w:cs="Arial"/>
          <w:b/>
          <w:caps/>
          <w:sz w:val="28"/>
          <w:szCs w:val="28"/>
        </w:rPr>
        <w:t>171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40CD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D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o reposicionamento de poste existente defronte do imóvel de nº 1.673 da Avenida dos Migrantes, no Parque Meia Lua, neste </w:t>
            </w:r>
            <w:proofErr w:type="gramStart"/>
            <w:r w:rsidRPr="00040CD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40CD9" w:rsidRPr="00040CD9">
        <w:rPr>
          <w:rFonts w:ascii="Arial" w:hAnsi="Arial" w:cs="Arial"/>
        </w:rPr>
        <w:t>à EDP - Bandeirante Energia S/A solicitando o reposicionamento d</w:t>
      </w:r>
      <w:r w:rsidR="00040CD9">
        <w:rPr>
          <w:rFonts w:ascii="Arial" w:hAnsi="Arial" w:cs="Arial"/>
        </w:rPr>
        <w:t>e</w:t>
      </w:r>
      <w:bookmarkStart w:id="0" w:name="_GoBack"/>
      <w:bookmarkEnd w:id="0"/>
      <w:r w:rsidR="00040CD9" w:rsidRPr="00040CD9">
        <w:rPr>
          <w:rFonts w:ascii="Arial" w:hAnsi="Arial" w:cs="Arial"/>
        </w:rPr>
        <w:t xml:space="preserve"> poste existente defronte do imóvel de nº 1.673 da Avenida dos Migrantes, no Parque Meia Lua, neste </w:t>
      </w:r>
      <w:proofErr w:type="gramStart"/>
      <w:r w:rsidR="00040CD9" w:rsidRPr="00040CD9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040CD9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40CD9">
        <w:rPr>
          <w:rFonts w:ascii="Arial" w:hAnsi="Arial" w:cs="Arial"/>
        </w:rPr>
        <w:t>24 de fevereiro de 2016.</w:t>
      </w:r>
    </w:p>
    <w:p w:rsidR="00040CD9" w:rsidRDefault="00040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40CD9" w:rsidRDefault="00040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40CD9" w:rsidRDefault="00040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40CD9" w:rsidRPr="00A34F2C" w:rsidRDefault="00040CD9" w:rsidP="00040CD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40CD9" w:rsidRPr="00A34F2C" w:rsidRDefault="00040CD9" w:rsidP="00040CD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040CD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4E" w:rsidRDefault="00631D4E">
      <w:r>
        <w:separator/>
      </w:r>
    </w:p>
  </w:endnote>
  <w:endnote w:type="continuationSeparator" w:id="0">
    <w:p w:rsidR="00631D4E" w:rsidRDefault="0063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4E" w:rsidRDefault="00631D4E">
      <w:r>
        <w:separator/>
      </w:r>
    </w:p>
  </w:footnote>
  <w:footnote w:type="continuationSeparator" w:id="0">
    <w:p w:rsidR="00631D4E" w:rsidRDefault="00631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2CDE68D" wp14:editId="1012AA6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2022EF" wp14:editId="66E90B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575D326" wp14:editId="643203F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DCEE62E" wp14:editId="35616F8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0CD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31D4E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2016-02-23T10:53:00Z</dcterms:created>
  <dcterms:modified xsi:type="dcterms:W3CDTF">2016-02-23T10:53:00Z</dcterms:modified>
</cp:coreProperties>
</file>