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339E6">
        <w:rPr>
          <w:rFonts w:ascii="Arial" w:hAnsi="Arial" w:cs="Arial"/>
          <w:b/>
          <w:caps/>
          <w:sz w:val="28"/>
          <w:szCs w:val="28"/>
        </w:rPr>
        <w:t>184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339E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39E6">
              <w:rPr>
                <w:rFonts w:ascii="Arial" w:hAnsi="Arial" w:cs="Arial"/>
                <w:sz w:val="20"/>
                <w:szCs w:val="20"/>
              </w:rPr>
              <w:t>Congratula a escritora BELISE MOFEOLI pelo lançamento de seu livro "Ioiô</w:t>
            </w:r>
            <w:proofErr w:type="gramStart"/>
            <w:r w:rsidRPr="001339E6">
              <w:rPr>
                <w:rFonts w:ascii="Arial" w:hAnsi="Arial" w:cs="Arial"/>
                <w:sz w:val="20"/>
                <w:szCs w:val="20"/>
              </w:rPr>
              <w:t>".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339E6" w:rsidRDefault="00BF791A" w:rsidP="001339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congratulações</w:t>
      </w:r>
      <w:r w:rsidR="001339E6" w:rsidRPr="001339E6">
        <w:t xml:space="preserve"> </w:t>
      </w:r>
      <w:r w:rsidR="001339E6">
        <w:rPr>
          <w:rFonts w:ascii="Arial" w:hAnsi="Arial" w:cs="Arial"/>
        </w:rPr>
        <w:t>à</w:t>
      </w:r>
      <w:r w:rsidR="001339E6" w:rsidRPr="001339E6">
        <w:rPr>
          <w:rFonts w:ascii="Arial" w:hAnsi="Arial" w:cs="Arial"/>
        </w:rPr>
        <w:t xml:space="preserve"> escritora BELISE MOFEOLI pelo</w:t>
      </w:r>
      <w:r w:rsidR="001339E6">
        <w:rPr>
          <w:rFonts w:ascii="Arial" w:hAnsi="Arial" w:cs="Arial"/>
        </w:rPr>
        <w:t xml:space="preserve"> lançamento de seu livro "Ioiô" em evento realizado no </w:t>
      </w:r>
      <w:proofErr w:type="gramStart"/>
      <w:r w:rsidR="001339E6">
        <w:rPr>
          <w:rFonts w:ascii="Arial" w:hAnsi="Arial" w:cs="Arial"/>
        </w:rPr>
        <w:t>último sábado, 20</w:t>
      </w:r>
      <w:proofErr w:type="gramEnd"/>
      <w:r w:rsidR="001339E6">
        <w:rPr>
          <w:rFonts w:ascii="Arial" w:hAnsi="Arial" w:cs="Arial"/>
        </w:rPr>
        <w:t xml:space="preserve"> de fevereiro, na Livraria Cortez, no bairro de Perdizes, em São Paulo.</w:t>
      </w:r>
    </w:p>
    <w:p w:rsidR="001339E6" w:rsidRDefault="001339E6" w:rsidP="001339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obra, </w:t>
      </w:r>
      <w:r w:rsidR="0011031D">
        <w:rPr>
          <w:rFonts w:ascii="Arial" w:hAnsi="Arial" w:cs="Arial"/>
        </w:rPr>
        <w:t>destinada ao público infantojuvenil</w:t>
      </w:r>
      <w:bookmarkStart w:id="0" w:name="_GoBack"/>
      <w:bookmarkEnd w:id="0"/>
      <w:r w:rsidR="0011031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autora</w:t>
      </w:r>
      <w:r w:rsidR="00D165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aborda de uma forma afetuosa e terna os sentimentos controversos vividos por um menino órfão recém-adotado.</w:t>
      </w:r>
    </w:p>
    <w:p w:rsidR="00BF791A" w:rsidRPr="00BF791A" w:rsidRDefault="00BF791A" w:rsidP="001339E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1339E6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339E6">
        <w:rPr>
          <w:rFonts w:ascii="Arial" w:hAnsi="Arial" w:cs="Arial"/>
        </w:rPr>
        <w:t>24 de fevereiro de 2016.</w:t>
      </w:r>
    </w:p>
    <w:p w:rsidR="001339E6" w:rsidRDefault="001339E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39E6" w:rsidRDefault="001339E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39E6" w:rsidRDefault="001339E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39E6" w:rsidRPr="00A34F2C" w:rsidRDefault="001339E6" w:rsidP="001339E6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1339E6" w:rsidRPr="00A34F2C" w:rsidRDefault="001339E6" w:rsidP="001339E6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Líder do PMDB</w:t>
      </w:r>
    </w:p>
    <w:sectPr w:rsidR="001339E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E85" w:rsidRDefault="00390E85">
      <w:r>
        <w:separator/>
      </w:r>
    </w:p>
  </w:endnote>
  <w:endnote w:type="continuationSeparator" w:id="0">
    <w:p w:rsidR="00390E85" w:rsidRDefault="0039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E85" w:rsidRDefault="00390E85">
      <w:r>
        <w:separator/>
      </w:r>
    </w:p>
  </w:footnote>
  <w:footnote w:type="continuationSeparator" w:id="0">
    <w:p w:rsidR="00390E85" w:rsidRDefault="00390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0FD843" wp14:editId="00E84B2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98B6BE" wp14:editId="7FA7761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66AE25E" wp14:editId="5D7B140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55BC2F40" wp14:editId="2F6D9AD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031D"/>
    <w:rsid w:val="001339E6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0E8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1656E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4DD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C977F-E6E8-4FF7-BD2F-44E4209B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2016-02-23T11:21:00Z</dcterms:created>
  <dcterms:modified xsi:type="dcterms:W3CDTF">2016-02-23T11:25:00Z</dcterms:modified>
</cp:coreProperties>
</file>