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6E" w:rsidRPr="0023146E" w:rsidRDefault="00915737" w:rsidP="0023146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23146E" w:rsidRPr="0023146E">
        <w:rPr>
          <w:rFonts w:ascii="Arial" w:hAnsi="Arial" w:cs="Arial"/>
          <w:color w:val="000000"/>
        </w:rPr>
        <w:t xml:space="preserve">a manutenção do buraco existente na Rua Professor Pedroso, próximo ao nº 8, no Jardim Independência, que acumula água parada e causa transtornos aos munícipes. Segue foto; </w:t>
      </w:r>
      <w:proofErr w:type="gramStart"/>
      <w:r w:rsidR="0023146E" w:rsidRPr="0023146E">
        <w:rPr>
          <w:rFonts w:ascii="Arial" w:hAnsi="Arial" w:cs="Arial"/>
          <w:color w:val="000000"/>
        </w:rPr>
        <w:t>e</w:t>
      </w:r>
      <w:proofErr w:type="gramEnd"/>
    </w:p>
    <w:p w:rsidR="002C6191" w:rsidRPr="0023146E" w:rsidRDefault="0023146E" w:rsidP="0023146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23146E">
        <w:rPr>
          <w:rFonts w:ascii="Arial" w:hAnsi="Arial" w:cs="Arial"/>
          <w:b/>
          <w:color w:val="000000"/>
        </w:rPr>
        <w:t>INDICO</w:t>
      </w:r>
      <w:r w:rsidRPr="0023146E">
        <w:rPr>
          <w:rFonts w:ascii="Arial" w:hAnsi="Arial" w:cs="Arial"/>
          <w:color w:val="000000"/>
        </w:rPr>
        <w:t xml:space="preserve"> a manutenção e limpeza da viela localizada na Rua </w:t>
      </w:r>
      <w:proofErr w:type="spellStart"/>
      <w:r w:rsidRPr="0023146E">
        <w:rPr>
          <w:rFonts w:ascii="Arial" w:hAnsi="Arial" w:cs="Arial"/>
          <w:color w:val="000000"/>
        </w:rPr>
        <w:t>Djanira</w:t>
      </w:r>
      <w:proofErr w:type="spellEnd"/>
      <w:r w:rsidRPr="0023146E">
        <w:rPr>
          <w:rFonts w:ascii="Arial" w:hAnsi="Arial" w:cs="Arial"/>
          <w:color w:val="000000"/>
        </w:rPr>
        <w:t xml:space="preserve"> Maria do Nascimento, na Vila Romana (CEP 12318-004). O local está com muito mato, apresentando risco de proliferação do mosquito da dengue e animais peçonhentos. Seguem fotos.</w:t>
      </w:r>
    </w:p>
    <w:p w:rsid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8E303A">
        <w:rPr>
          <w:rFonts w:ascii="Arial" w:hAnsi="Arial" w:cs="Arial"/>
          <w:b/>
          <w:color w:val="000000"/>
          <w:sz w:val="18"/>
          <w:szCs w:val="18"/>
        </w:rPr>
        <w:t>16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A3719C">
        <w:rPr>
          <w:rFonts w:ascii="Arial" w:hAnsi="Arial" w:cs="Arial"/>
          <w:b/>
          <w:color w:val="000000"/>
          <w:sz w:val="18"/>
          <w:szCs w:val="18"/>
        </w:rPr>
        <w:t>03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462D8E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p w:rsidR="0023146E" w:rsidRDefault="0023146E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p w:rsidR="0023146E" w:rsidRDefault="0023146E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23146E" w:rsidRDefault="0023146E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320000" cy="3240000"/>
            <wp:effectExtent l="0" t="0" r="4445" b="0"/>
            <wp:docPr id="3" name="Imagem 3" descr="C:\Documents and Settings\User\Meus documentos\_Trabalhos\2016\SO 07 - 20160316\3.Arquivos\IND_0310\1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7 - 20160316\3.Arquivos\IND_0310\1\IMG_0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6E" w:rsidRDefault="0023146E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23146E" w:rsidRDefault="0023146E" w:rsidP="0023146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23146E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23146E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23146E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23146E">
        <w:rPr>
          <w:rFonts w:ascii="Arial" w:hAnsi="Arial" w:cs="Arial"/>
          <w:i/>
          <w:color w:val="000000"/>
          <w:sz w:val="18"/>
          <w:szCs w:val="18"/>
        </w:rPr>
        <w:t xml:space="preserve"> Rua Profe</w:t>
      </w:r>
      <w:r>
        <w:rPr>
          <w:rFonts w:ascii="Arial" w:hAnsi="Arial" w:cs="Arial"/>
          <w:i/>
          <w:color w:val="000000"/>
          <w:sz w:val="18"/>
          <w:szCs w:val="18"/>
        </w:rPr>
        <w:t xml:space="preserve">ssor Pedroso, </w:t>
      </w:r>
      <w:r w:rsidRPr="0023146E">
        <w:rPr>
          <w:rFonts w:ascii="Arial" w:hAnsi="Arial" w:cs="Arial"/>
          <w:i/>
          <w:color w:val="000000"/>
          <w:sz w:val="18"/>
          <w:szCs w:val="18"/>
        </w:rPr>
        <w:t>Jardim Independência</w:t>
      </w:r>
      <w:r>
        <w:rPr>
          <w:rFonts w:ascii="Arial" w:hAnsi="Arial" w:cs="Arial"/>
          <w:i/>
          <w:color w:val="000000"/>
          <w:sz w:val="18"/>
          <w:szCs w:val="18"/>
        </w:rPr>
        <w:t>.</w:t>
      </w:r>
    </w:p>
    <w:p w:rsidR="0023146E" w:rsidRDefault="0023146E" w:rsidP="0023146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23146E" w:rsidRDefault="0023146E" w:rsidP="0023146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23146E" w:rsidRDefault="0023146E" w:rsidP="0023146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23146E" w:rsidRDefault="0023146E" w:rsidP="0023146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2016\SO 07 - 20160316\3.Arquivos\IND_0310\2\IMG_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7 - 20160316\3.Arquivos\IND_0310\2\IMG_00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7" name="Imagem 7" descr="C:\Documents and Settings\User\Meus documentos\_Trabalhos\2016\SO 07 - 20160316\3.Arquivos\IND_0310\2\IMG_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07 - 20160316\3.Arquivos\IND_0310\2\IMG_001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46E" w:rsidRDefault="0023146E" w:rsidP="0023146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23146E" w:rsidRDefault="0023146E" w:rsidP="0023146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23146E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23146E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23146E">
        <w:rPr>
          <w:rFonts w:ascii="Arial" w:hAnsi="Arial" w:cs="Arial"/>
          <w:i/>
          <w:color w:val="000000"/>
          <w:sz w:val="18"/>
          <w:szCs w:val="18"/>
        </w:rPr>
        <w:t xml:space="preserve"> Rua </w:t>
      </w:r>
      <w:proofErr w:type="spellStart"/>
      <w:r w:rsidRPr="0023146E">
        <w:rPr>
          <w:rFonts w:ascii="Arial" w:hAnsi="Arial" w:cs="Arial"/>
          <w:i/>
          <w:color w:val="000000"/>
          <w:sz w:val="18"/>
          <w:szCs w:val="18"/>
        </w:rPr>
        <w:t>Djanira</w:t>
      </w:r>
      <w:proofErr w:type="spellEnd"/>
      <w:r w:rsidRPr="0023146E">
        <w:rPr>
          <w:rFonts w:ascii="Arial" w:hAnsi="Arial" w:cs="Arial"/>
          <w:i/>
          <w:color w:val="000000"/>
          <w:sz w:val="18"/>
          <w:szCs w:val="18"/>
        </w:rPr>
        <w:t xml:space="preserve"> Maria do Nascimento, Vila Romana</w:t>
      </w:r>
      <w:r>
        <w:rPr>
          <w:rFonts w:ascii="Arial" w:hAnsi="Arial" w:cs="Arial"/>
          <w:i/>
          <w:color w:val="000000"/>
          <w:sz w:val="18"/>
          <w:szCs w:val="18"/>
        </w:rPr>
        <w:t>.</w:t>
      </w:r>
    </w:p>
    <w:p w:rsidR="0023146E" w:rsidRPr="0023146E" w:rsidRDefault="0023146E" w:rsidP="0023146E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bookmarkStart w:id="0" w:name="_GoBack"/>
      <w:bookmarkEnd w:id="0"/>
    </w:p>
    <w:sectPr w:rsidR="0023146E" w:rsidRPr="0023146E" w:rsidSect="002C6191">
      <w:headerReference w:type="default" r:id="rId12"/>
      <w:footerReference w:type="default" r:id="rId13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5F4" w:rsidRDefault="003D35F4">
      <w:r>
        <w:separator/>
      </w:r>
    </w:p>
  </w:endnote>
  <w:endnote w:type="continuationSeparator" w:id="0">
    <w:p w:rsidR="003D35F4" w:rsidRDefault="003D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5D005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476F58">
      <w:rPr>
        <w:rFonts w:ascii="Arial" w:hAnsi="Arial" w:cs="Arial"/>
        <w:sz w:val="20"/>
        <w:szCs w:val="20"/>
      </w:rPr>
      <w:t>SD</w:t>
    </w:r>
    <w:r w:rsidR="00A51588">
      <w:rPr>
        <w:rFonts w:ascii="Arial" w:hAnsi="Arial" w:cs="Arial"/>
        <w:sz w:val="20"/>
        <w:szCs w:val="20"/>
      </w:rPr>
      <w:t xml:space="preserve"> / Vice-Presidente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5F4" w:rsidRDefault="003D35F4">
      <w:r>
        <w:separator/>
      </w:r>
    </w:p>
  </w:footnote>
  <w:footnote w:type="continuationSeparator" w:id="0">
    <w:p w:rsidR="003D35F4" w:rsidRDefault="003D35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22716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BE68D9" wp14:editId="68C8F165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FE1A21A" wp14:editId="0E14CDA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29CCB" wp14:editId="7DE5EDC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78DF3FC2" wp14:editId="279DE14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A3719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A3719C">
            <w:rPr>
              <w:rFonts w:ascii="Arial Black" w:hAnsi="Arial Black" w:cs="Arial"/>
              <w:b/>
              <w:spacing w:val="10"/>
            </w:rPr>
            <w:t>31</w:t>
          </w:r>
          <w:r>
            <w:rPr>
              <w:rFonts w:ascii="Arial Black" w:hAnsi="Arial Black" w:cs="Arial"/>
              <w:b/>
              <w:spacing w:val="10"/>
            </w:rPr>
            <w:t>0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8E303A" w:rsidP="00A3719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A3719C">
            <w:rPr>
              <w:rFonts w:ascii="Arial Black" w:hAnsi="Arial Black" w:cs="Arial"/>
              <w:b/>
              <w:spacing w:val="10"/>
            </w:rPr>
            <w:t>03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E5615A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E5615A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27162"/>
    <w:rsid w:val="002305E2"/>
    <w:rsid w:val="0023146E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D35F4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2D8E"/>
    <w:rsid w:val="004647F4"/>
    <w:rsid w:val="004711D4"/>
    <w:rsid w:val="00474F29"/>
    <w:rsid w:val="00475CB3"/>
    <w:rsid w:val="00476F58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A0DD2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008FD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E303A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3719C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223A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A09A9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A5785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D6381"/>
    <w:rsid w:val="00DF06DD"/>
    <w:rsid w:val="00DF3CFC"/>
    <w:rsid w:val="00E2059A"/>
    <w:rsid w:val="00E5615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3C844-0898-4FAE-8D73-C2CCB31E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652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7</cp:revision>
  <cp:lastPrinted>2016-03-15T14:23:00Z</cp:lastPrinted>
  <dcterms:created xsi:type="dcterms:W3CDTF">2016-03-15T12:58:00Z</dcterms:created>
  <dcterms:modified xsi:type="dcterms:W3CDTF">2016-03-15T14:23:00Z</dcterms:modified>
</cp:coreProperties>
</file>