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B1CB4">
        <w:rPr>
          <w:rFonts w:ascii="Arial" w:hAnsi="Arial" w:cs="Arial"/>
          <w:b/>
          <w:caps/>
          <w:sz w:val="28"/>
          <w:szCs w:val="28"/>
        </w:rPr>
        <w:t>325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B1CB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1CB4">
              <w:rPr>
                <w:rFonts w:ascii="Arial" w:hAnsi="Arial" w:cs="Arial"/>
                <w:sz w:val="20"/>
                <w:szCs w:val="20"/>
              </w:rPr>
              <w:t xml:space="preserve">Moção Comemorativa pelo Dia do Bibliotecário, celebrado em 12 de </w:t>
            </w:r>
            <w:proofErr w:type="gramStart"/>
            <w:r w:rsidRPr="00EB1CB4">
              <w:rPr>
                <w:rFonts w:ascii="Arial" w:hAnsi="Arial" w:cs="Arial"/>
                <w:sz w:val="20"/>
                <w:szCs w:val="20"/>
              </w:rPr>
              <w:t>março.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EB1CB4" w:rsidRPr="00EB1CB4">
        <w:rPr>
          <w:rFonts w:ascii="Arial" w:hAnsi="Arial" w:cs="Arial"/>
        </w:rPr>
        <w:t>Moção Comemorativa pelo Dia do Bibliotecário, celebrado em 12 de março.</w:t>
      </w:r>
    </w:p>
    <w:p w:rsidR="00EB1CB4" w:rsidRPr="00BF791A" w:rsidRDefault="00EB1CB4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bibliotecários d</w:t>
      </w:r>
      <w:r w:rsidR="00342DED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Município, zelosos guardadores do conhecimento e do saber.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B1CB4">
        <w:rPr>
          <w:rFonts w:ascii="Arial" w:hAnsi="Arial" w:cs="Arial"/>
        </w:rPr>
        <w:t>16 de março de 2016.</w:t>
      </w:r>
    </w:p>
    <w:p w:rsidR="00EB1CB4" w:rsidRDefault="00EB1CB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B1CB4" w:rsidRDefault="00EB1CB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B1CB4" w:rsidRDefault="00EB1CB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B1CB4" w:rsidRPr="00A34F2C" w:rsidRDefault="00EB1CB4" w:rsidP="00EB1CB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EB1CB4" w:rsidRPr="00A34F2C" w:rsidRDefault="00EB1CB4" w:rsidP="00EB1C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sectPr w:rsidR="00EB1CB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EEA" w:rsidRDefault="00666EEA">
      <w:r>
        <w:separator/>
      </w:r>
    </w:p>
  </w:endnote>
  <w:endnote w:type="continuationSeparator" w:id="0">
    <w:p w:rsidR="00666EEA" w:rsidRDefault="0066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EEA" w:rsidRDefault="00666EEA">
      <w:r>
        <w:separator/>
      </w:r>
    </w:p>
  </w:footnote>
  <w:footnote w:type="continuationSeparator" w:id="0">
    <w:p w:rsidR="00666EEA" w:rsidRDefault="00666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D79B61" wp14:editId="18709A7A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2E303AD" wp14:editId="4A10D70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15A620" wp14:editId="7092BBC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83B2DFE" wp14:editId="2160528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42DED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66EEA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22984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B1CB4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A6916-81AD-408B-B08A-EB36E213E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2016-03-15T12:00:00Z</cp:lastPrinted>
  <dcterms:created xsi:type="dcterms:W3CDTF">2016-03-14T17:45:00Z</dcterms:created>
  <dcterms:modified xsi:type="dcterms:W3CDTF">2016-03-15T12:00:00Z</dcterms:modified>
</cp:coreProperties>
</file>