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068A5">
        <w:rPr>
          <w:rFonts w:ascii="Arial" w:hAnsi="Arial" w:cs="Arial"/>
          <w:b/>
          <w:caps/>
          <w:sz w:val="28"/>
          <w:szCs w:val="28"/>
        </w:rPr>
        <w:t>328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8068A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68A5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de árvore cujos galhos se entrelaçam à rede elétrica na Rua Higino Ribeiro de Carvalho, em frente ao nº 215, no </w:t>
            </w:r>
            <w:proofErr w:type="gramStart"/>
            <w:r w:rsidRPr="008068A5">
              <w:rPr>
                <w:rFonts w:ascii="Arial" w:hAnsi="Arial" w:cs="Arial"/>
                <w:sz w:val="20"/>
                <w:szCs w:val="20"/>
              </w:rPr>
              <w:t>Parque Meia</w:t>
            </w:r>
            <w:proofErr w:type="gramEnd"/>
            <w:r w:rsidRPr="008068A5">
              <w:rPr>
                <w:rFonts w:ascii="Arial" w:hAnsi="Arial" w:cs="Arial"/>
                <w:sz w:val="20"/>
                <w:szCs w:val="20"/>
              </w:rPr>
              <w:t xml:space="preserve"> Lua, neste Município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8068A5" w:rsidRPr="008068A5">
        <w:rPr>
          <w:rFonts w:ascii="Arial" w:hAnsi="Arial" w:cs="Arial"/>
        </w:rPr>
        <w:t xml:space="preserve">à EDP - Bandeirante Energia S/A solicitando a poda de árvore cujos galhos se entrelaçam à rede elétrica na Rua Higino Ribeiro de Carvalho, em frente ao nº 215, no </w:t>
      </w:r>
      <w:proofErr w:type="gramStart"/>
      <w:r w:rsidR="008068A5" w:rsidRPr="008068A5">
        <w:rPr>
          <w:rFonts w:ascii="Arial" w:hAnsi="Arial" w:cs="Arial"/>
        </w:rPr>
        <w:t>Parque Meia</w:t>
      </w:r>
      <w:proofErr w:type="gramEnd"/>
      <w:r w:rsidR="008068A5" w:rsidRPr="008068A5">
        <w:rPr>
          <w:rFonts w:ascii="Arial" w:hAnsi="Arial" w:cs="Arial"/>
        </w:rPr>
        <w:t xml:space="preserve"> Lua, neste Município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8068A5">
        <w:rPr>
          <w:rFonts w:ascii="Arial" w:hAnsi="Arial" w:cs="Arial"/>
        </w:rPr>
        <w:t>ompreensão e aos préstimos dessa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8068A5">
        <w:rPr>
          <w:rFonts w:ascii="Arial" w:hAnsi="Arial" w:cs="Arial"/>
        </w:rPr>
        <w:t>16 de março de 2016.</w:t>
      </w:r>
    </w:p>
    <w:p w:rsidR="008068A5" w:rsidRDefault="008068A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068A5" w:rsidRDefault="008068A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068A5" w:rsidRDefault="008068A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068A5" w:rsidRPr="00A34F2C" w:rsidRDefault="008068A5" w:rsidP="008068A5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8068A5" w:rsidRPr="00A34F2C" w:rsidRDefault="008068A5" w:rsidP="008068A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DEM</w:t>
      </w:r>
      <w:bookmarkStart w:id="0" w:name="_GoBack"/>
      <w:bookmarkEnd w:id="0"/>
    </w:p>
    <w:sectPr w:rsidR="008068A5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739" w:rsidRDefault="00574739">
      <w:r>
        <w:separator/>
      </w:r>
    </w:p>
  </w:endnote>
  <w:endnote w:type="continuationSeparator" w:id="0">
    <w:p w:rsidR="00574739" w:rsidRDefault="00574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739" w:rsidRDefault="00574739">
      <w:r>
        <w:separator/>
      </w:r>
    </w:p>
  </w:footnote>
  <w:footnote w:type="continuationSeparator" w:id="0">
    <w:p w:rsidR="00574739" w:rsidRDefault="00574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105D996" wp14:editId="5878FE9F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4CCFD45" wp14:editId="371D076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B1AAE5" wp14:editId="0DF6010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31929B0D" wp14:editId="605300F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74739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068A5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137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2016-03-14T17:38:00Z</dcterms:created>
  <dcterms:modified xsi:type="dcterms:W3CDTF">2016-03-14T17:38:00Z</dcterms:modified>
</cp:coreProperties>
</file>