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93BB3">
        <w:rPr>
          <w:rFonts w:ascii="Arial" w:hAnsi="Arial" w:cs="Arial"/>
          <w:b/>
          <w:caps/>
          <w:sz w:val="28"/>
          <w:szCs w:val="28"/>
        </w:rPr>
        <w:t>22</w:t>
      </w:r>
      <w:r w:rsidR="00A871D1">
        <w:rPr>
          <w:rFonts w:ascii="Arial" w:hAnsi="Arial" w:cs="Arial"/>
          <w:b/>
          <w:caps/>
          <w:sz w:val="28"/>
          <w:szCs w:val="28"/>
        </w:rPr>
        <w:t>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A93BB3" w:rsidP="00A93BB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BB3">
              <w:rPr>
                <w:rFonts w:ascii="Arial" w:hAnsi="Arial" w:cs="Arial"/>
                <w:sz w:val="20"/>
                <w:szCs w:val="20"/>
              </w:rPr>
              <w:t xml:space="preserve">Congratula a servidora </w:t>
            </w:r>
            <w:r w:rsidR="00A871D1" w:rsidRPr="00A871D1">
              <w:rPr>
                <w:rFonts w:ascii="Arial" w:hAnsi="Arial" w:cs="Arial"/>
                <w:sz w:val="20"/>
                <w:szCs w:val="20"/>
              </w:rPr>
              <w:t xml:space="preserve">ROSA MARIA DE SOUZA MEDEIROS </w:t>
            </w:r>
            <w:r w:rsidRPr="00A93BB3">
              <w:rPr>
                <w:rFonts w:ascii="Arial" w:hAnsi="Arial" w:cs="Arial"/>
                <w:sz w:val="20"/>
                <w:szCs w:val="20"/>
              </w:rPr>
              <w:t xml:space="preserve">por oportunidade de sua aposentadoria no serviço público municipal, com enaltecimento ao relevante </w:t>
            </w:r>
            <w:r>
              <w:rPr>
                <w:rFonts w:ascii="Arial" w:hAnsi="Arial" w:cs="Arial"/>
                <w:sz w:val="20"/>
                <w:szCs w:val="20"/>
              </w:rPr>
              <w:t>trabalh</w:t>
            </w:r>
            <w:r w:rsidRPr="00A93BB3">
              <w:rPr>
                <w:rFonts w:ascii="Arial" w:hAnsi="Arial" w:cs="Arial"/>
                <w:sz w:val="20"/>
                <w:szCs w:val="20"/>
              </w:rPr>
              <w:t xml:space="preserve">o prestado ao </w:t>
            </w:r>
            <w:proofErr w:type="gramStart"/>
            <w:r w:rsidRPr="00A93BB3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A93BB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Pr="00BF791A">
        <w:rPr>
          <w:rFonts w:ascii="Arial" w:hAnsi="Arial" w:cs="Arial"/>
        </w:rPr>
        <w:t xml:space="preserve">nossas congratulações </w:t>
      </w:r>
      <w:r w:rsidR="00A93BB3">
        <w:rPr>
          <w:rFonts w:ascii="Arial" w:hAnsi="Arial" w:cs="Arial"/>
        </w:rPr>
        <w:t>à</w:t>
      </w:r>
      <w:r w:rsidR="00A93BB3" w:rsidRPr="00A93BB3">
        <w:rPr>
          <w:rFonts w:ascii="Arial" w:hAnsi="Arial" w:cs="Arial"/>
        </w:rPr>
        <w:t xml:space="preserve"> servidora </w:t>
      </w:r>
      <w:r w:rsidR="00A871D1" w:rsidRPr="00A871D1">
        <w:rPr>
          <w:rFonts w:ascii="Arial" w:hAnsi="Arial" w:cs="Arial"/>
        </w:rPr>
        <w:t xml:space="preserve">ROSA MARIA DE SOUZA MEDEIROS </w:t>
      </w:r>
      <w:bookmarkStart w:id="0" w:name="_GoBack"/>
      <w:bookmarkEnd w:id="0"/>
      <w:r w:rsidR="00A93BB3" w:rsidRPr="00A93BB3">
        <w:rPr>
          <w:rFonts w:ascii="Arial" w:hAnsi="Arial" w:cs="Arial"/>
        </w:rPr>
        <w:t>por oportunidade de sua aposentadoria no serviço público municipal</w:t>
      </w:r>
      <w:r w:rsidR="00A93BB3">
        <w:rPr>
          <w:rFonts w:ascii="Arial" w:hAnsi="Arial" w:cs="Arial"/>
        </w:rPr>
        <w:t>.</w:t>
      </w:r>
    </w:p>
    <w:p w:rsidR="00A93BB3" w:rsidRPr="00BF791A" w:rsidRDefault="00A93BB3" w:rsidP="00A93BB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enaltecemos o relevante trabalho prestado ao Município e desejamos muito sucesso nesta nova etapa que se inicia.</w:t>
      </w:r>
    </w:p>
    <w:p w:rsidR="00BF791A" w:rsidRPr="00BF791A" w:rsidRDefault="00BF791A" w:rsidP="00A93BB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A93BB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A93BB3">
        <w:rPr>
          <w:rFonts w:ascii="Arial" w:hAnsi="Arial" w:cs="Arial"/>
        </w:rPr>
        <w:t>2</w:t>
      </w:r>
      <w:proofErr w:type="gramEnd"/>
      <w:r w:rsidR="00A93BB3">
        <w:rPr>
          <w:rFonts w:ascii="Arial" w:hAnsi="Arial" w:cs="Arial"/>
        </w:rPr>
        <w:t xml:space="preserve"> de março de 2016.</w:t>
      </w:r>
    </w:p>
    <w:p w:rsidR="00A93BB3" w:rsidRDefault="00A93BB3" w:rsidP="00A93BB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A93BB3" w:rsidRDefault="00A93BB3" w:rsidP="00A93BB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A93BB3" w:rsidRDefault="00A93BB3" w:rsidP="00A93BB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A93BB3" w:rsidRPr="00A34F2C" w:rsidRDefault="00A93BB3" w:rsidP="00A93BB3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ANA LINO</w:t>
      </w:r>
    </w:p>
    <w:p w:rsidR="00A93BB3" w:rsidRPr="00A34F2C" w:rsidRDefault="00A93BB3" w:rsidP="00A93BB3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Vereadora – PMDB</w:t>
      </w:r>
    </w:p>
    <w:p w:rsidR="00A93BB3" w:rsidRPr="00A34F2C" w:rsidRDefault="00A93BB3" w:rsidP="00A93BB3">
      <w:pPr>
        <w:tabs>
          <w:tab w:val="left" w:pos="648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2ª Secretária</w:t>
      </w:r>
    </w:p>
    <w:sectPr w:rsidR="00A93BB3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06D" w:rsidRDefault="00AA006D">
      <w:r>
        <w:separator/>
      </w:r>
    </w:p>
  </w:endnote>
  <w:endnote w:type="continuationSeparator" w:id="0">
    <w:p w:rsidR="00AA006D" w:rsidRDefault="00AA0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06D" w:rsidRDefault="00AA006D">
      <w:r>
        <w:separator/>
      </w:r>
    </w:p>
  </w:footnote>
  <w:footnote w:type="continuationSeparator" w:id="0">
    <w:p w:rsidR="00AA006D" w:rsidRDefault="00AA00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15224CE" wp14:editId="275AE28E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4B234C1" wp14:editId="239EC1C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C7CDE30" wp14:editId="7D64AAA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19F4CDD9" wp14:editId="5F89C23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968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C5C2E"/>
    <w:rsid w:val="009D50D4"/>
    <w:rsid w:val="009E1F05"/>
    <w:rsid w:val="009E5747"/>
    <w:rsid w:val="00A23B25"/>
    <w:rsid w:val="00A46B01"/>
    <w:rsid w:val="00A871D1"/>
    <w:rsid w:val="00A92CB9"/>
    <w:rsid w:val="00A93BB3"/>
    <w:rsid w:val="00AA006D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A95F3-6215-453F-AF15-02C052026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134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2016-02-29T18:00:00Z</dcterms:created>
  <dcterms:modified xsi:type="dcterms:W3CDTF">2016-02-29T18:00:00Z</dcterms:modified>
</cp:coreProperties>
</file>