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12DE">
        <w:rPr>
          <w:rFonts w:ascii="Arial" w:hAnsi="Arial" w:cs="Arial"/>
          <w:b/>
          <w:caps/>
          <w:sz w:val="28"/>
          <w:szCs w:val="28"/>
        </w:rPr>
        <w:t>23</w:t>
      </w:r>
      <w:r w:rsidR="0057343C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5734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Professora </w:t>
            </w:r>
            <w:r w:rsidR="0057343C">
              <w:rPr>
                <w:rFonts w:ascii="Arial" w:hAnsi="Arial" w:cs="Arial"/>
                <w:sz w:val="20"/>
                <w:szCs w:val="20"/>
              </w:rPr>
              <w:t>NOEMIA GERMANO DE LIMA HENRIQUE DOS SANTOS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</w:t>
      </w:r>
      <w:r w:rsidR="0057343C" w:rsidRPr="0057343C">
        <w:rPr>
          <w:rFonts w:ascii="Arial" w:hAnsi="Arial" w:cs="Arial"/>
        </w:rPr>
        <w:t xml:space="preserve">NOEMIA GERMANO DE LIMA HENRIQUE DOS SANTOS </w:t>
      </w:r>
      <w:bookmarkStart w:id="0" w:name="_GoBack"/>
      <w:bookmarkEnd w:id="0"/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914" w:rsidRDefault="00B50914">
      <w:r>
        <w:separator/>
      </w:r>
    </w:p>
  </w:endnote>
  <w:endnote w:type="continuationSeparator" w:id="0">
    <w:p w:rsidR="00B50914" w:rsidRDefault="00B5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914" w:rsidRDefault="00B50914">
      <w:r>
        <w:separator/>
      </w:r>
    </w:p>
  </w:footnote>
  <w:footnote w:type="continuationSeparator" w:id="0">
    <w:p w:rsidR="00B50914" w:rsidRDefault="00B50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4591F"/>
    <w:rsid w:val="00155CC8"/>
    <w:rsid w:val="00172E81"/>
    <w:rsid w:val="00181CD2"/>
    <w:rsid w:val="00192B99"/>
    <w:rsid w:val="001E3990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6716"/>
    <w:rsid w:val="00487D64"/>
    <w:rsid w:val="00493115"/>
    <w:rsid w:val="004E46DA"/>
    <w:rsid w:val="004F1FA8"/>
    <w:rsid w:val="004F39E9"/>
    <w:rsid w:val="00505FD8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527CA"/>
    <w:rsid w:val="00775A1B"/>
    <w:rsid w:val="007D3065"/>
    <w:rsid w:val="007F3A41"/>
    <w:rsid w:val="007F75CA"/>
    <w:rsid w:val="0080197E"/>
    <w:rsid w:val="00877E50"/>
    <w:rsid w:val="008909A4"/>
    <w:rsid w:val="008A0EB2"/>
    <w:rsid w:val="0094686C"/>
    <w:rsid w:val="009768E6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92CB9"/>
    <w:rsid w:val="00A944DF"/>
    <w:rsid w:val="00A9649B"/>
    <w:rsid w:val="00AC2C16"/>
    <w:rsid w:val="00AC712C"/>
    <w:rsid w:val="00AE7607"/>
    <w:rsid w:val="00AF2FE0"/>
    <w:rsid w:val="00B412DE"/>
    <w:rsid w:val="00B50914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E11C2B"/>
    <w:rsid w:val="00E11F92"/>
    <w:rsid w:val="00E14F37"/>
    <w:rsid w:val="00E3022D"/>
    <w:rsid w:val="00E86C30"/>
    <w:rsid w:val="00E90C30"/>
    <w:rsid w:val="00EB04D6"/>
    <w:rsid w:val="00ED2065"/>
    <w:rsid w:val="00EF5B2D"/>
    <w:rsid w:val="00F27895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146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2016-03-01T11:58:00Z</cp:lastPrinted>
  <dcterms:created xsi:type="dcterms:W3CDTF">2016-03-01T12:10:00Z</dcterms:created>
  <dcterms:modified xsi:type="dcterms:W3CDTF">2016-03-01T12:11:00Z</dcterms:modified>
</cp:coreProperties>
</file>