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</w:t>
      </w:r>
      <w:r w:rsidR="000A78D7">
        <w:rPr>
          <w:rFonts w:ascii="Arial" w:hAnsi="Arial" w:cs="Arial"/>
          <w:b/>
          <w:caps/>
          <w:sz w:val="28"/>
          <w:szCs w:val="28"/>
        </w:rPr>
        <w:t>4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70453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704538">
              <w:rPr>
                <w:rFonts w:ascii="Arial" w:hAnsi="Arial" w:cs="Arial"/>
                <w:sz w:val="20"/>
                <w:szCs w:val="20"/>
              </w:rPr>
              <w:t>ROSANGELA DE OLIVEIRA BESERRA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704538" w:rsidRPr="00704538">
        <w:rPr>
          <w:rFonts w:ascii="Arial" w:hAnsi="Arial" w:cs="Arial"/>
        </w:rPr>
        <w:t>ROSANGELA DE OLIVEIRA BESERRA</w:t>
      </w:r>
      <w:r w:rsidR="0057343C" w:rsidRPr="0057343C">
        <w:rPr>
          <w:rFonts w:ascii="Arial" w:hAnsi="Arial" w:cs="Arial"/>
        </w:rPr>
        <w:t xml:space="preserve"> </w:t>
      </w:r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034" w:rsidRDefault="00447034">
      <w:r>
        <w:separator/>
      </w:r>
    </w:p>
  </w:endnote>
  <w:endnote w:type="continuationSeparator" w:id="0">
    <w:p w:rsidR="00447034" w:rsidRDefault="0044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034" w:rsidRDefault="00447034">
      <w:r>
        <w:separator/>
      </w:r>
    </w:p>
  </w:footnote>
  <w:footnote w:type="continuationSeparator" w:id="0">
    <w:p w:rsidR="00447034" w:rsidRDefault="00447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78D7"/>
    <w:rsid w:val="000E7F21"/>
    <w:rsid w:val="0014591F"/>
    <w:rsid w:val="00155CC8"/>
    <w:rsid w:val="00172E81"/>
    <w:rsid w:val="00181CD2"/>
    <w:rsid w:val="00192B99"/>
    <w:rsid w:val="001E3990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47034"/>
    <w:rsid w:val="00486716"/>
    <w:rsid w:val="00487D64"/>
    <w:rsid w:val="00493115"/>
    <w:rsid w:val="004E46DA"/>
    <w:rsid w:val="004F1FA8"/>
    <w:rsid w:val="004F39E9"/>
    <w:rsid w:val="00505FD8"/>
    <w:rsid w:val="00517118"/>
    <w:rsid w:val="0052374C"/>
    <w:rsid w:val="00564368"/>
    <w:rsid w:val="0057343C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04538"/>
    <w:rsid w:val="00715F74"/>
    <w:rsid w:val="00725E66"/>
    <w:rsid w:val="0073407F"/>
    <w:rsid w:val="0074362B"/>
    <w:rsid w:val="007527CA"/>
    <w:rsid w:val="00775A1B"/>
    <w:rsid w:val="00781DB0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730A5"/>
    <w:rsid w:val="00A92CB9"/>
    <w:rsid w:val="00A944DF"/>
    <w:rsid w:val="00A9649B"/>
    <w:rsid w:val="00AC2C16"/>
    <w:rsid w:val="00AC712C"/>
    <w:rsid w:val="00AE7607"/>
    <w:rsid w:val="00AF2FE0"/>
    <w:rsid w:val="00B269C9"/>
    <w:rsid w:val="00B412DE"/>
    <w:rsid w:val="00B75E24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DD47FC"/>
    <w:rsid w:val="00E11C2B"/>
    <w:rsid w:val="00E11F92"/>
    <w:rsid w:val="00E14F37"/>
    <w:rsid w:val="00E3022D"/>
    <w:rsid w:val="00E86C30"/>
    <w:rsid w:val="00E90C30"/>
    <w:rsid w:val="00EB04D6"/>
    <w:rsid w:val="00ED2065"/>
    <w:rsid w:val="00EE28F1"/>
    <w:rsid w:val="00EF5B2D"/>
    <w:rsid w:val="00F27895"/>
    <w:rsid w:val="00F3243B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142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2016-03-01T11:58:00Z</cp:lastPrinted>
  <dcterms:created xsi:type="dcterms:W3CDTF">2016-03-01T12:26:00Z</dcterms:created>
  <dcterms:modified xsi:type="dcterms:W3CDTF">2016-03-01T12:46:00Z</dcterms:modified>
</cp:coreProperties>
</file>