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4E5142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4E514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4E5142">
              <w:rPr>
                <w:rFonts w:ascii="Arial" w:hAnsi="Arial" w:cs="Arial"/>
                <w:sz w:val="20"/>
                <w:szCs w:val="20"/>
              </w:rPr>
              <w:t>Auxiliar de Serviços Gerais ROSA MARIA DE SOUSA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</w:t>
      </w:r>
      <w:r w:rsidR="004E5142">
        <w:rPr>
          <w:rFonts w:ascii="Arial" w:hAnsi="Arial" w:cs="Arial"/>
        </w:rPr>
        <w:t>Auxiliar de Serviços Gerais ROSA MARIA DE SOUSA</w:t>
      </w:r>
      <w:bookmarkStart w:id="0" w:name="_GoBack"/>
      <w:bookmarkEnd w:id="0"/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BE0" w:rsidRDefault="00AF4BE0">
      <w:r>
        <w:separator/>
      </w:r>
    </w:p>
  </w:endnote>
  <w:endnote w:type="continuationSeparator" w:id="0">
    <w:p w:rsidR="00AF4BE0" w:rsidRDefault="00AF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BE0" w:rsidRDefault="00AF4BE0">
      <w:r>
        <w:separator/>
      </w:r>
    </w:p>
  </w:footnote>
  <w:footnote w:type="continuationSeparator" w:id="0">
    <w:p w:rsidR="00AF4BE0" w:rsidRDefault="00AF4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348F9"/>
    <w:rsid w:val="0014591F"/>
    <w:rsid w:val="00155CC8"/>
    <w:rsid w:val="00172E81"/>
    <w:rsid w:val="00181CD2"/>
    <w:rsid w:val="00192B99"/>
    <w:rsid w:val="001D1210"/>
    <w:rsid w:val="001E3990"/>
    <w:rsid w:val="001F13C3"/>
    <w:rsid w:val="00204ED7"/>
    <w:rsid w:val="00253C82"/>
    <w:rsid w:val="0029789B"/>
    <w:rsid w:val="002A7434"/>
    <w:rsid w:val="002C4B2B"/>
    <w:rsid w:val="002E0B63"/>
    <w:rsid w:val="002F02DB"/>
    <w:rsid w:val="002F522E"/>
    <w:rsid w:val="00323F0F"/>
    <w:rsid w:val="0037292A"/>
    <w:rsid w:val="00386176"/>
    <w:rsid w:val="00397FF3"/>
    <w:rsid w:val="00412795"/>
    <w:rsid w:val="00436674"/>
    <w:rsid w:val="00486716"/>
    <w:rsid w:val="00487D64"/>
    <w:rsid w:val="00493115"/>
    <w:rsid w:val="004E46DA"/>
    <w:rsid w:val="004E5142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C04BE"/>
    <w:rsid w:val="007D3065"/>
    <w:rsid w:val="007F3A41"/>
    <w:rsid w:val="007F75CA"/>
    <w:rsid w:val="0080197E"/>
    <w:rsid w:val="00877E50"/>
    <w:rsid w:val="008909A4"/>
    <w:rsid w:val="008A0EB2"/>
    <w:rsid w:val="0094686C"/>
    <w:rsid w:val="0096431E"/>
    <w:rsid w:val="009768E6"/>
    <w:rsid w:val="0099242E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B14A4"/>
    <w:rsid w:val="00AC2C16"/>
    <w:rsid w:val="00AC712C"/>
    <w:rsid w:val="00AE7607"/>
    <w:rsid w:val="00AF2FE0"/>
    <w:rsid w:val="00AF4B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2016-03-01T13:12:00Z</dcterms:created>
  <dcterms:modified xsi:type="dcterms:W3CDTF">2016-03-01T13:13:00Z</dcterms:modified>
</cp:coreProperties>
</file>