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125E0">
        <w:rPr>
          <w:rFonts w:ascii="Arial" w:hAnsi="Arial" w:cs="Arial"/>
          <w:b/>
          <w:caps/>
          <w:sz w:val="28"/>
          <w:szCs w:val="28"/>
        </w:rPr>
        <w:t>24</w:t>
      </w:r>
      <w:r w:rsidR="00061051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0610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="00061051">
              <w:rPr>
                <w:rFonts w:ascii="Arial" w:hAnsi="Arial" w:cs="Arial"/>
                <w:sz w:val="20"/>
                <w:szCs w:val="20"/>
              </w:rPr>
              <w:t>Médica</w:t>
            </w:r>
            <w:r w:rsidR="004E51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1051">
              <w:rPr>
                <w:rFonts w:ascii="Arial" w:hAnsi="Arial" w:cs="Arial"/>
                <w:sz w:val="20"/>
                <w:szCs w:val="20"/>
              </w:rPr>
              <w:t>MARCIA HELENA SOARES</w:t>
            </w:r>
            <w:r w:rsidR="002125E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</w:t>
      </w:r>
      <w:r w:rsidR="00061051">
        <w:rPr>
          <w:rFonts w:ascii="Arial" w:hAnsi="Arial" w:cs="Arial"/>
        </w:rPr>
        <w:t xml:space="preserve">Médica </w:t>
      </w:r>
      <w:r w:rsidR="00061051" w:rsidRPr="00061051">
        <w:rPr>
          <w:rFonts w:ascii="Arial" w:hAnsi="Arial" w:cs="Arial"/>
        </w:rPr>
        <w:t xml:space="preserve">MARCIA HELENA SOARES </w:t>
      </w:r>
      <w:bookmarkStart w:id="0" w:name="_GoBack"/>
      <w:bookmarkEnd w:id="0"/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494" w:rsidRDefault="00510494">
      <w:r>
        <w:separator/>
      </w:r>
    </w:p>
  </w:endnote>
  <w:endnote w:type="continuationSeparator" w:id="0">
    <w:p w:rsidR="00510494" w:rsidRDefault="00510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494" w:rsidRDefault="00510494">
      <w:r>
        <w:separator/>
      </w:r>
    </w:p>
  </w:footnote>
  <w:footnote w:type="continuationSeparator" w:id="0">
    <w:p w:rsidR="00510494" w:rsidRDefault="00510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0FD5"/>
    <w:rsid w:val="00012789"/>
    <w:rsid w:val="000467AF"/>
    <w:rsid w:val="00061051"/>
    <w:rsid w:val="00094490"/>
    <w:rsid w:val="000958D5"/>
    <w:rsid w:val="000A3BB8"/>
    <w:rsid w:val="000E7F21"/>
    <w:rsid w:val="001348F9"/>
    <w:rsid w:val="0014591F"/>
    <w:rsid w:val="00155CC8"/>
    <w:rsid w:val="00172E81"/>
    <w:rsid w:val="00181CD2"/>
    <w:rsid w:val="00192B99"/>
    <w:rsid w:val="001D1210"/>
    <w:rsid w:val="001E3990"/>
    <w:rsid w:val="001F13C3"/>
    <w:rsid w:val="00204ED7"/>
    <w:rsid w:val="002125E0"/>
    <w:rsid w:val="00253C82"/>
    <w:rsid w:val="00272262"/>
    <w:rsid w:val="0029789B"/>
    <w:rsid w:val="002A7434"/>
    <w:rsid w:val="002C4B2B"/>
    <w:rsid w:val="002E0B63"/>
    <w:rsid w:val="002F02DB"/>
    <w:rsid w:val="002F522E"/>
    <w:rsid w:val="00323F0F"/>
    <w:rsid w:val="0037292A"/>
    <w:rsid w:val="00386176"/>
    <w:rsid w:val="00397FF3"/>
    <w:rsid w:val="00412795"/>
    <w:rsid w:val="00436674"/>
    <w:rsid w:val="00486716"/>
    <w:rsid w:val="00487D64"/>
    <w:rsid w:val="00493115"/>
    <w:rsid w:val="004E46DA"/>
    <w:rsid w:val="004E5142"/>
    <w:rsid w:val="004F1FA8"/>
    <w:rsid w:val="004F39E9"/>
    <w:rsid w:val="00505FD8"/>
    <w:rsid w:val="00510494"/>
    <w:rsid w:val="00517118"/>
    <w:rsid w:val="0052374C"/>
    <w:rsid w:val="00564368"/>
    <w:rsid w:val="0057343C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53BA0"/>
    <w:rsid w:val="00681021"/>
    <w:rsid w:val="006824E1"/>
    <w:rsid w:val="00682E6E"/>
    <w:rsid w:val="00690E55"/>
    <w:rsid w:val="0069312F"/>
    <w:rsid w:val="006B0B8E"/>
    <w:rsid w:val="006B2DE1"/>
    <w:rsid w:val="006D6F7D"/>
    <w:rsid w:val="006E7E66"/>
    <w:rsid w:val="006F56D5"/>
    <w:rsid w:val="00704538"/>
    <w:rsid w:val="00715F74"/>
    <w:rsid w:val="00725E66"/>
    <w:rsid w:val="0073407F"/>
    <w:rsid w:val="0074362B"/>
    <w:rsid w:val="007527CA"/>
    <w:rsid w:val="00775A1B"/>
    <w:rsid w:val="007C04BE"/>
    <w:rsid w:val="007D3065"/>
    <w:rsid w:val="007F3A41"/>
    <w:rsid w:val="007F75CA"/>
    <w:rsid w:val="0080197E"/>
    <w:rsid w:val="00877E50"/>
    <w:rsid w:val="008909A4"/>
    <w:rsid w:val="008A0EB2"/>
    <w:rsid w:val="008F3F2A"/>
    <w:rsid w:val="0094686C"/>
    <w:rsid w:val="0096431E"/>
    <w:rsid w:val="009768E6"/>
    <w:rsid w:val="0099242E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730A5"/>
    <w:rsid w:val="00A92CB9"/>
    <w:rsid w:val="00A944DF"/>
    <w:rsid w:val="00A9649B"/>
    <w:rsid w:val="00AB14A4"/>
    <w:rsid w:val="00AC2C16"/>
    <w:rsid w:val="00AC712C"/>
    <w:rsid w:val="00AE7607"/>
    <w:rsid w:val="00AF2FE0"/>
    <w:rsid w:val="00B269C9"/>
    <w:rsid w:val="00B412DE"/>
    <w:rsid w:val="00B75E24"/>
    <w:rsid w:val="00B97348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DD47FC"/>
    <w:rsid w:val="00E11C2B"/>
    <w:rsid w:val="00E11F92"/>
    <w:rsid w:val="00E14F37"/>
    <w:rsid w:val="00E3022D"/>
    <w:rsid w:val="00E86C30"/>
    <w:rsid w:val="00E90C30"/>
    <w:rsid w:val="00EB04D6"/>
    <w:rsid w:val="00ED2065"/>
    <w:rsid w:val="00EE28F1"/>
    <w:rsid w:val="00EF5B2D"/>
    <w:rsid w:val="00EF7DDB"/>
    <w:rsid w:val="00F27895"/>
    <w:rsid w:val="00F3243B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2016-03-01T13:13:00Z</cp:lastPrinted>
  <dcterms:created xsi:type="dcterms:W3CDTF">2016-03-01T13:24:00Z</dcterms:created>
  <dcterms:modified xsi:type="dcterms:W3CDTF">2016-03-01T13:26:00Z</dcterms:modified>
</cp:coreProperties>
</file>