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125E0">
        <w:rPr>
          <w:rFonts w:ascii="Arial" w:hAnsi="Arial" w:cs="Arial"/>
          <w:b/>
          <w:caps/>
          <w:sz w:val="28"/>
          <w:szCs w:val="28"/>
        </w:rPr>
        <w:t>24</w:t>
      </w:r>
      <w:r w:rsidR="00535C39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535C3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535C39">
              <w:rPr>
                <w:rFonts w:ascii="Arial" w:hAnsi="Arial" w:cs="Arial"/>
                <w:sz w:val="20"/>
                <w:szCs w:val="20"/>
              </w:rPr>
              <w:t>Diretora de Escola</w:t>
            </w:r>
            <w:r w:rsidR="004E51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5C39">
              <w:rPr>
                <w:rFonts w:ascii="Arial" w:hAnsi="Arial" w:cs="Arial"/>
                <w:sz w:val="20"/>
                <w:szCs w:val="20"/>
              </w:rPr>
              <w:t>NEUSA BARBOSA DA SILVA OLIVEIRA</w:t>
            </w:r>
            <w:r w:rsidR="002125E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</w:t>
      </w:r>
      <w:r w:rsidR="00535C39">
        <w:rPr>
          <w:rFonts w:ascii="Arial" w:hAnsi="Arial" w:cs="Arial"/>
        </w:rPr>
        <w:t>Diretora de Escola</w:t>
      </w:r>
      <w:bookmarkStart w:id="0" w:name="_GoBack"/>
      <w:bookmarkEnd w:id="0"/>
      <w:r w:rsidR="00061051">
        <w:rPr>
          <w:rFonts w:ascii="Arial" w:hAnsi="Arial" w:cs="Arial"/>
        </w:rPr>
        <w:t xml:space="preserve"> </w:t>
      </w:r>
      <w:r w:rsidR="00535C39" w:rsidRPr="00535C39">
        <w:rPr>
          <w:rFonts w:ascii="Arial" w:hAnsi="Arial" w:cs="Arial"/>
        </w:rPr>
        <w:t xml:space="preserve">NEUSA BARBOSA DA SILVA OLIVEIRA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568" w:rsidRDefault="00AC3568">
      <w:r>
        <w:separator/>
      </w:r>
    </w:p>
  </w:endnote>
  <w:endnote w:type="continuationSeparator" w:id="0">
    <w:p w:rsidR="00AC3568" w:rsidRDefault="00AC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568" w:rsidRDefault="00AC3568">
      <w:r>
        <w:separator/>
      </w:r>
    </w:p>
  </w:footnote>
  <w:footnote w:type="continuationSeparator" w:id="0">
    <w:p w:rsidR="00AC3568" w:rsidRDefault="00AC3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0FD5"/>
    <w:rsid w:val="00012789"/>
    <w:rsid w:val="000467AF"/>
    <w:rsid w:val="00061051"/>
    <w:rsid w:val="00094490"/>
    <w:rsid w:val="000958D5"/>
    <w:rsid w:val="000A3BB8"/>
    <w:rsid w:val="000E7F21"/>
    <w:rsid w:val="001348F9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125E0"/>
    <w:rsid w:val="00253C82"/>
    <w:rsid w:val="00272262"/>
    <w:rsid w:val="0029789B"/>
    <w:rsid w:val="002A7434"/>
    <w:rsid w:val="002C4B2B"/>
    <w:rsid w:val="002E0B63"/>
    <w:rsid w:val="002F02DB"/>
    <w:rsid w:val="002F522E"/>
    <w:rsid w:val="00323F0F"/>
    <w:rsid w:val="0037292A"/>
    <w:rsid w:val="00386176"/>
    <w:rsid w:val="00397FF3"/>
    <w:rsid w:val="00412795"/>
    <w:rsid w:val="00436674"/>
    <w:rsid w:val="00486716"/>
    <w:rsid w:val="00487D64"/>
    <w:rsid w:val="00493115"/>
    <w:rsid w:val="004E46DA"/>
    <w:rsid w:val="004E5142"/>
    <w:rsid w:val="004F1FA8"/>
    <w:rsid w:val="004F39E9"/>
    <w:rsid w:val="00505FD8"/>
    <w:rsid w:val="00510494"/>
    <w:rsid w:val="00513086"/>
    <w:rsid w:val="00517118"/>
    <w:rsid w:val="0052374C"/>
    <w:rsid w:val="00535C39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53BA0"/>
    <w:rsid w:val="00681021"/>
    <w:rsid w:val="006824E1"/>
    <w:rsid w:val="00682E6E"/>
    <w:rsid w:val="00690E55"/>
    <w:rsid w:val="0069312F"/>
    <w:rsid w:val="006B0B8E"/>
    <w:rsid w:val="006B2DE1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C04BE"/>
    <w:rsid w:val="007D3065"/>
    <w:rsid w:val="007F3A41"/>
    <w:rsid w:val="007F75CA"/>
    <w:rsid w:val="0080197E"/>
    <w:rsid w:val="00877E50"/>
    <w:rsid w:val="008909A4"/>
    <w:rsid w:val="008A0EB2"/>
    <w:rsid w:val="008F3F2A"/>
    <w:rsid w:val="0094686C"/>
    <w:rsid w:val="0096431E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3568"/>
    <w:rsid w:val="00AC712C"/>
    <w:rsid w:val="00AE7607"/>
    <w:rsid w:val="00AF2FE0"/>
    <w:rsid w:val="00B269C9"/>
    <w:rsid w:val="00B412DE"/>
    <w:rsid w:val="00B75E24"/>
    <w:rsid w:val="00B97348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EF7DDB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2016-03-01T13:13:00Z</cp:lastPrinted>
  <dcterms:created xsi:type="dcterms:W3CDTF">2016-03-01T13:31:00Z</dcterms:created>
  <dcterms:modified xsi:type="dcterms:W3CDTF">2016-03-01T13:32:00Z</dcterms:modified>
</cp:coreProperties>
</file>