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B0915">
        <w:rPr>
          <w:rFonts w:ascii="Arial" w:hAnsi="Arial" w:cs="Arial"/>
          <w:b/>
          <w:caps/>
          <w:sz w:val="28"/>
          <w:szCs w:val="28"/>
        </w:rPr>
        <w:t>254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4"/>
        <w:gridCol w:w="8506"/>
      </w:tblGrid>
      <w:tr w:rsidR="006F56D5" w:rsidRPr="00BF791A" w:rsidTr="00DB0915">
        <w:trPr>
          <w:trHeight w:val="1502"/>
        </w:trPr>
        <w:tc>
          <w:tcPr>
            <w:tcW w:w="1074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06" w:type="dxa"/>
          </w:tcPr>
          <w:p w:rsidR="006F56D5" w:rsidRPr="00BF791A" w:rsidRDefault="00DB091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à Igreja Assembleia de Deus Ministério Madureira, situada no Jardim Santa Marina, pelo transcurso de seu aniversário de 16 anos no bairro, com especiais cumprimentos ao Pastor Edmilson Santos da Costa e a sua esposa, Daniele Cassiano Moreira da Costa.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24E0C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724E0C" w:rsidRPr="00724E0C">
        <w:rPr>
          <w:rFonts w:ascii="Arial" w:hAnsi="Arial" w:cs="Arial"/>
        </w:rPr>
        <w:t>Moção Congratulatória à Igreja Assembleia de Deus Ministério Madureira, situada no Jardim Santa Marina, pelo transcurso de seu aniversário de 16 anos no bairro, com especiais cumprimentos ao Pastor Edmilson Santos da Costa e a sua esposa, Daniele Cassiano Moreira da Costa.</w:t>
      </w:r>
    </w:p>
    <w:p w:rsidR="00724E0C" w:rsidRDefault="005E1D2B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Agradecemos a contribuição dada à comunidade,</w:t>
      </w:r>
      <w:r w:rsidRPr="005E1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através de</w:t>
      </w:r>
      <w:bookmarkStart w:id="0" w:name="_GoBack"/>
      <w:bookmarkEnd w:id="0"/>
      <w:r>
        <w:rPr>
          <w:rFonts w:ascii="Arial" w:hAnsi="Arial" w:cs="Arial"/>
        </w:rPr>
        <w:t xml:space="preserve"> atividades</w:t>
      </w:r>
      <w:r w:rsidRPr="005E1D2B">
        <w:rPr>
          <w:rFonts w:ascii="Arial" w:hAnsi="Arial" w:cs="Arial"/>
        </w:rPr>
        <w:t xml:space="preserve"> religiosas e </w:t>
      </w:r>
      <w:r>
        <w:rPr>
          <w:rFonts w:ascii="Arial" w:hAnsi="Arial" w:cs="Arial"/>
        </w:rPr>
        <w:t>d</w:t>
      </w:r>
      <w:r w:rsidRPr="005E1D2B">
        <w:rPr>
          <w:rFonts w:ascii="Arial" w:hAnsi="Arial" w:cs="Arial"/>
        </w:rPr>
        <w:t>e cunho social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24E0C">
        <w:rPr>
          <w:rFonts w:ascii="Arial" w:hAnsi="Arial" w:cs="Arial"/>
        </w:rPr>
        <w:t xml:space="preserve">02 de março 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72E81" w:rsidRDefault="00172E81" w:rsidP="006F56D5"/>
    <w:p w:rsidR="00D94568" w:rsidRDefault="00D94568" w:rsidP="006F56D5"/>
    <w:p w:rsidR="00D94568" w:rsidRPr="00D94568" w:rsidRDefault="00D94568" w:rsidP="00D94568">
      <w:pPr>
        <w:jc w:val="center"/>
        <w:rPr>
          <w:rFonts w:ascii="Arial" w:hAnsi="Arial"/>
          <w:b/>
        </w:rPr>
      </w:pPr>
      <w:r w:rsidRPr="00D94568">
        <w:rPr>
          <w:rFonts w:ascii="Arial" w:hAnsi="Arial"/>
          <w:b/>
        </w:rPr>
        <w:t>FERNANDO DA ÓTICA ORIGINAL</w:t>
      </w:r>
    </w:p>
    <w:p w:rsidR="00D94568" w:rsidRPr="00D94568" w:rsidRDefault="00D94568" w:rsidP="00D94568">
      <w:pPr>
        <w:jc w:val="center"/>
        <w:rPr>
          <w:rFonts w:ascii="Arial" w:hAnsi="Arial"/>
        </w:rPr>
      </w:pPr>
      <w:r w:rsidRPr="00D94568">
        <w:rPr>
          <w:rFonts w:ascii="Arial" w:hAnsi="Arial"/>
        </w:rPr>
        <w:t>Vereador – PSC</w:t>
      </w:r>
    </w:p>
    <w:p w:rsidR="00724E0C" w:rsidRPr="006F56D5" w:rsidRDefault="00724E0C" w:rsidP="006F56D5"/>
    <w:sectPr w:rsidR="00724E0C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7A0" w:rsidRDefault="00D327A0">
      <w:r>
        <w:separator/>
      </w:r>
    </w:p>
  </w:endnote>
  <w:endnote w:type="continuationSeparator" w:id="0">
    <w:p w:rsidR="00D327A0" w:rsidRDefault="00D32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7A0" w:rsidRDefault="00D327A0">
      <w:r>
        <w:separator/>
      </w:r>
    </w:p>
  </w:footnote>
  <w:footnote w:type="continuationSeparator" w:id="0">
    <w:p w:rsidR="00D327A0" w:rsidRDefault="00D32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5E1D2B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4E0C"/>
    <w:rsid w:val="00725E66"/>
    <w:rsid w:val="0073407F"/>
    <w:rsid w:val="0074362B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712C"/>
    <w:rsid w:val="00AE4B65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27A0"/>
    <w:rsid w:val="00D3483F"/>
    <w:rsid w:val="00D94568"/>
    <w:rsid w:val="00DB091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167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2016-03-01T13:41:00Z</dcterms:created>
  <dcterms:modified xsi:type="dcterms:W3CDTF">2016-03-01T13:49:00Z</dcterms:modified>
</cp:coreProperties>
</file>