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C11A3">
        <w:rPr>
          <w:rFonts w:ascii="Arial" w:hAnsi="Arial" w:cs="Arial"/>
          <w:b/>
          <w:caps/>
          <w:sz w:val="28"/>
          <w:szCs w:val="28"/>
        </w:rPr>
        <w:t>297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5C11A3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EDP - Bandeirante Energia S/A, solicitando o reposicionamento de poste existente na Avenida Três de Julho, no Conjunto 22 de Abril, neste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C11A3" w:rsidRDefault="00691CF5" w:rsidP="005C11A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5C11A3" w:rsidRPr="005C11A3">
        <w:rPr>
          <w:rFonts w:ascii="Arial" w:hAnsi="Arial" w:cs="Arial"/>
        </w:rPr>
        <w:t>à EDP - Bandeirante Energia S/A solicitando o reposicionamento de poste existente na Avenida Três de Julho, no Conjunto 22 de Abril, neste Município.</w:t>
      </w:r>
    </w:p>
    <w:p w:rsidR="00691CF5" w:rsidRPr="00691CF5" w:rsidRDefault="005C11A3" w:rsidP="005C11A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Devido ao iminente risco de queda, podendo causar graves acidentes, solicitamos que o serviço seja realizado em caráter de urgência. Segue </w:t>
      </w:r>
      <w:proofErr w:type="gramStart"/>
      <w:r>
        <w:rPr>
          <w:rFonts w:ascii="Arial" w:hAnsi="Arial" w:cs="Arial"/>
        </w:rPr>
        <w:t>foto.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5C11A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5C11A3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D1F36" w:rsidRDefault="00691CF5" w:rsidP="005C11A3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5C11A3">
        <w:rPr>
          <w:rFonts w:ascii="Arial" w:hAnsi="Arial" w:cs="Arial"/>
        </w:rPr>
        <w:t>9</w:t>
      </w:r>
      <w:proofErr w:type="gramEnd"/>
      <w:r w:rsidR="005C11A3">
        <w:rPr>
          <w:rFonts w:ascii="Arial" w:hAnsi="Arial" w:cs="Arial"/>
        </w:rPr>
        <w:t xml:space="preserve"> de março de 2016.</w:t>
      </w:r>
    </w:p>
    <w:p w:rsidR="005C11A3" w:rsidRDefault="005C11A3" w:rsidP="005C11A3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5C11A3" w:rsidRDefault="005C11A3" w:rsidP="005C11A3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5C11A3" w:rsidRDefault="005C11A3" w:rsidP="005C11A3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5C11A3" w:rsidRPr="00A34F2C" w:rsidRDefault="005C11A3" w:rsidP="005C11A3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ROGÉRIO TIMÓTEO</w:t>
      </w:r>
    </w:p>
    <w:p w:rsidR="005C11A3" w:rsidRPr="00A34F2C" w:rsidRDefault="005C11A3" w:rsidP="005C11A3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- PRB</w:t>
      </w:r>
    </w:p>
    <w:p w:rsidR="005C11A3" w:rsidRDefault="005C11A3" w:rsidP="005C11A3">
      <w:pPr>
        <w:tabs>
          <w:tab w:val="left" w:pos="-60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1º Secretário</w:t>
      </w:r>
    </w:p>
    <w:p w:rsidR="005C11A3" w:rsidRDefault="005C11A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5C11A3" w:rsidRDefault="005C11A3" w:rsidP="005C11A3">
      <w:pPr>
        <w:tabs>
          <w:tab w:val="left" w:pos="-600"/>
        </w:tabs>
        <w:spacing w:line="276" w:lineRule="auto"/>
        <w:ind w:left="2552" w:hanging="2552"/>
        <w:jc w:val="both"/>
        <w:rPr>
          <w:rFonts w:ascii="Arial" w:hAnsi="Arial" w:cs="Arial"/>
          <w:i/>
          <w:sz w:val="18"/>
          <w:szCs w:val="18"/>
        </w:rPr>
      </w:pPr>
      <w:r w:rsidRPr="005C11A3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297/16:</w:t>
      </w:r>
      <w:r w:rsidRPr="005C11A3">
        <w:rPr>
          <w:rFonts w:ascii="Arial" w:hAnsi="Arial" w:cs="Arial"/>
          <w:i/>
          <w:sz w:val="18"/>
          <w:szCs w:val="18"/>
        </w:rPr>
        <w:tab/>
        <w:t>À EDP - Bandeirante Energia S/A, solicitando o reposicionamento de poste existente na Avenida Três de Julho, no Conjunto 22 de Abril, neste Município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5C11A3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5C11A3">
        <w:rPr>
          <w:rFonts w:ascii="Arial" w:hAnsi="Arial" w:cs="Arial"/>
          <w:i/>
          <w:sz w:val="18"/>
          <w:szCs w:val="18"/>
        </w:rPr>
        <w:t>.</w:t>
      </w:r>
      <w:r w:rsidRPr="005C11A3">
        <w:rPr>
          <w:rFonts w:ascii="Arial" w:hAnsi="Arial" w:cs="Arial"/>
          <w:i/>
          <w:sz w:val="18"/>
          <w:szCs w:val="18"/>
        </w:rPr>
        <w:cr/>
      </w:r>
    </w:p>
    <w:p w:rsidR="005C11A3" w:rsidRPr="005C11A3" w:rsidRDefault="005C11A3" w:rsidP="005C11A3">
      <w:pPr>
        <w:tabs>
          <w:tab w:val="left" w:pos="-600"/>
        </w:tabs>
        <w:spacing w:line="276" w:lineRule="auto"/>
        <w:ind w:left="2552" w:hanging="2552"/>
        <w:jc w:val="center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4320000" cy="7675200"/>
            <wp:effectExtent l="0" t="0" r="4445" b="2540"/>
            <wp:docPr id="5" name="Imagem 5" descr="C:\Documents and Settings\User\Meus documentos\_Trabalhos\2016\SO 06 - 20160309\3.Arquivos\REQ_0297\12773035_471557833039545_1572105508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06 - 20160309\3.Arquivos\REQ_0297\12773035_471557833039545_1572105508_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76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C11A3" w:rsidRPr="005C11A3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C39" w:rsidRDefault="00B22C39">
      <w:r>
        <w:separator/>
      </w:r>
    </w:p>
  </w:endnote>
  <w:endnote w:type="continuationSeparator" w:id="0">
    <w:p w:rsidR="00B22C39" w:rsidRDefault="00B2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C39" w:rsidRDefault="00B22C39">
      <w:r>
        <w:separator/>
      </w:r>
    </w:p>
  </w:footnote>
  <w:footnote w:type="continuationSeparator" w:id="0">
    <w:p w:rsidR="00B22C39" w:rsidRDefault="00B22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6B862EE" wp14:editId="1AB82F76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7018408" wp14:editId="0032E94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C2CB98A" wp14:editId="1AD6AE1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38E07640" wp14:editId="1625584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11A3"/>
    <w:rsid w:val="005C3938"/>
    <w:rsid w:val="005C5BA3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22C39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C11A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C11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C11A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C11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2</Pages>
  <Words>175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2016-03-08T11:54:00Z</dcterms:created>
  <dcterms:modified xsi:type="dcterms:W3CDTF">2016-03-08T11:54:00Z</dcterms:modified>
</cp:coreProperties>
</file>