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71C0C">
        <w:rPr>
          <w:rFonts w:ascii="Arial" w:hAnsi="Arial" w:cs="Arial"/>
          <w:b/>
          <w:caps/>
          <w:sz w:val="28"/>
          <w:szCs w:val="28"/>
        </w:rPr>
        <w:t>357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71C0C" w:rsidP="00D71C0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C0C">
              <w:rPr>
                <w:rFonts w:ascii="Arial" w:hAnsi="Arial" w:cs="Arial"/>
                <w:sz w:val="20"/>
                <w:szCs w:val="20"/>
              </w:rPr>
              <w:t>Parabeniza a ciclista LARISSA CASTELARI pela conquista da 3ª colocação no 6º Desafio da Serra do Rio do Rastro, ocorrido no dia 6 de março do corrente em Lauro Müller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D71C0C">
              <w:rPr>
                <w:rFonts w:ascii="Arial" w:hAnsi="Arial" w:cs="Arial"/>
                <w:sz w:val="20"/>
                <w:szCs w:val="20"/>
              </w:rPr>
              <w:t>SC.</w:t>
            </w:r>
            <w:proofErr w:type="gramStart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71C0C" w:rsidRDefault="00BF791A" w:rsidP="00D71C0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D71C0C">
        <w:rPr>
          <w:rFonts w:ascii="Arial" w:hAnsi="Arial" w:cs="Arial"/>
        </w:rPr>
        <w:t>à</w:t>
      </w:r>
      <w:r w:rsidR="00D71C0C" w:rsidRPr="00D71C0C">
        <w:rPr>
          <w:rFonts w:ascii="Arial" w:hAnsi="Arial" w:cs="Arial"/>
        </w:rPr>
        <w:t xml:space="preserve"> ciclista LARISSA CASTELARI pela conquista da 3ª colocação no 6º Desafio da Serra do Rio do Rastro, ocorrido no dia 6 de março do corrente, em Lauro Müller</w:t>
      </w:r>
      <w:r w:rsidR="00D71C0C">
        <w:rPr>
          <w:rFonts w:ascii="Arial" w:hAnsi="Arial" w:cs="Arial"/>
        </w:rPr>
        <w:t xml:space="preserve"> - </w:t>
      </w:r>
      <w:r w:rsidR="00D71C0C" w:rsidRPr="00D71C0C">
        <w:rPr>
          <w:rFonts w:ascii="Arial" w:hAnsi="Arial" w:cs="Arial"/>
        </w:rPr>
        <w:t>SC.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="00D71C0C">
        <w:rPr>
          <w:rFonts w:ascii="Arial" w:hAnsi="Arial" w:cs="Arial"/>
        </w:rPr>
        <w:t>d</w:t>
      </w:r>
      <w:r w:rsidR="00D71C0C">
        <w:rPr>
          <w:rFonts w:ascii="Arial" w:hAnsi="Arial" w:cs="Arial"/>
        </w:rPr>
        <w:t>eseja</w:t>
      </w:r>
      <w:r w:rsidR="00D71C0C">
        <w:rPr>
          <w:rFonts w:ascii="Arial" w:hAnsi="Arial" w:cs="Arial"/>
        </w:rPr>
        <w:t>ndo</w:t>
      </w:r>
      <w:r w:rsidR="00D71C0C">
        <w:rPr>
          <w:rFonts w:ascii="Arial" w:hAnsi="Arial" w:cs="Arial"/>
        </w:rPr>
        <w:t xml:space="preserve"> à atleta muito sucesso em competições futuras</w:t>
      </w:r>
      <w:r w:rsidR="00D71C0C">
        <w:rPr>
          <w:rFonts w:ascii="Arial" w:hAnsi="Arial" w:cs="Arial"/>
        </w:rPr>
        <w:t xml:space="preserve">, </w:t>
      </w: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71C0C">
        <w:rPr>
          <w:rFonts w:ascii="Arial" w:hAnsi="Arial" w:cs="Arial"/>
        </w:rPr>
        <w:t>23 de março de 2016.</w:t>
      </w:r>
    </w:p>
    <w:p w:rsidR="00D71C0C" w:rsidRDefault="00D71C0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71C0C" w:rsidRDefault="00D71C0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71C0C" w:rsidRDefault="00D71C0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71C0C" w:rsidRPr="00A34F2C" w:rsidRDefault="00D71C0C" w:rsidP="00D71C0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D71C0C" w:rsidRPr="00A34F2C" w:rsidRDefault="00D71C0C" w:rsidP="00D71C0C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sectPr w:rsidR="00D71C0C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DFB" w:rsidRDefault="00417DFB">
      <w:r>
        <w:separator/>
      </w:r>
    </w:p>
  </w:endnote>
  <w:endnote w:type="continuationSeparator" w:id="0">
    <w:p w:rsidR="00417DFB" w:rsidRDefault="00417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DFB" w:rsidRDefault="00417DFB">
      <w:r>
        <w:separator/>
      </w:r>
    </w:p>
  </w:footnote>
  <w:footnote w:type="continuationSeparator" w:id="0">
    <w:p w:rsidR="00417DFB" w:rsidRDefault="00417D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F8B33D9" wp14:editId="4A51091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1D76BFD" wp14:editId="6056833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1F447DE" wp14:editId="4375F1A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1EC483FD" wp14:editId="74083F1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17DFB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1C0C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D7198-5D6D-4725-AFD0-A6AE41DD8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128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2016-03-22T12:18:00Z</dcterms:created>
  <dcterms:modified xsi:type="dcterms:W3CDTF">2016-03-22T12:18:00Z</dcterms:modified>
</cp:coreProperties>
</file>