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C26420" w:rsidRPr="00691CF5" w:rsidRDefault="00C26420" w:rsidP="00C2642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557A2">
        <w:rPr>
          <w:rFonts w:ascii="Arial" w:hAnsi="Arial" w:cs="Arial"/>
          <w:b/>
          <w:caps/>
          <w:sz w:val="28"/>
          <w:szCs w:val="28"/>
        </w:rPr>
        <w:t>364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6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8"/>
        <w:gridCol w:w="8538"/>
      </w:tblGrid>
      <w:tr w:rsidR="00C26420" w:rsidRPr="00691CF5" w:rsidTr="00061517">
        <w:trPr>
          <w:trHeight w:val="985"/>
        </w:trPr>
        <w:tc>
          <w:tcPr>
            <w:tcW w:w="1078" w:type="dxa"/>
          </w:tcPr>
          <w:p w:rsidR="00C26420" w:rsidRPr="00691CF5" w:rsidRDefault="00C26420" w:rsidP="004D4AA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C26420" w:rsidRPr="00691CF5" w:rsidRDefault="00E557A2" w:rsidP="004D4AA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41º BPM/I – Batalhão de Polícia Militar do Interior, solicitando a intensificação de rondas no Loteamento Pedras de Santana, situado na Estrada do Pedregulho, no Parque Califórnia, com vistas a coibir práticas criminosas, especialmente furtos. </w:t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C26420" w:rsidRPr="00691CF5" w:rsidRDefault="00C26420" w:rsidP="00C2642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26420" w:rsidRPr="00061517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61517">
        <w:rPr>
          <w:rFonts w:ascii="Arial" w:hAnsi="Arial" w:cs="Arial"/>
          <w:b/>
          <w:sz w:val="22"/>
          <w:szCs w:val="22"/>
        </w:rPr>
        <w:t>REQUEREMOS</w:t>
      </w:r>
      <w:r w:rsidRPr="00061517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061517">
          <w:rPr>
            <w:rFonts w:ascii="Arial" w:hAnsi="Arial" w:cs="Arial"/>
            <w:sz w:val="22"/>
            <w:szCs w:val="22"/>
          </w:rPr>
          <w:t>Excelentíssimo</w:t>
        </w:r>
      </w:smartTag>
      <w:r w:rsidRPr="00061517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061517">
          <w:rPr>
            <w:rFonts w:ascii="Arial" w:hAnsi="Arial" w:cs="Arial"/>
            <w:sz w:val="22"/>
            <w:szCs w:val="22"/>
          </w:rPr>
          <w:t>Senhor</w:t>
        </w:r>
      </w:smartTag>
      <w:r w:rsidRPr="0006151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061517">
          <w:rPr>
            <w:rFonts w:ascii="Arial" w:hAnsi="Arial" w:cs="Arial"/>
            <w:sz w:val="22"/>
            <w:szCs w:val="22"/>
          </w:rPr>
          <w:t>Presidente</w:t>
        </w:r>
      </w:smartTag>
      <w:r w:rsidRPr="00061517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061517">
          <w:rPr>
            <w:rFonts w:ascii="Arial" w:hAnsi="Arial" w:cs="Arial"/>
            <w:sz w:val="22"/>
            <w:szCs w:val="22"/>
          </w:rPr>
          <w:t>Casa</w:t>
        </w:r>
      </w:smartTag>
      <w:r w:rsidRPr="00061517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061517">
          <w:rPr>
            <w:rFonts w:ascii="Arial" w:hAnsi="Arial" w:cs="Arial"/>
            <w:sz w:val="22"/>
            <w:szCs w:val="22"/>
          </w:rPr>
          <w:t>ouvido</w:t>
        </w:r>
      </w:smartTag>
      <w:r w:rsidRPr="00061517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061517">
          <w:rPr>
            <w:rFonts w:ascii="Arial" w:hAnsi="Arial" w:cs="Arial"/>
            <w:sz w:val="22"/>
            <w:szCs w:val="22"/>
          </w:rPr>
          <w:t>aprovado</w:t>
        </w:r>
      </w:smartTag>
      <w:r w:rsidRPr="00061517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061517">
          <w:rPr>
            <w:rFonts w:ascii="Arial" w:hAnsi="Arial" w:cs="Arial"/>
            <w:sz w:val="22"/>
            <w:szCs w:val="22"/>
          </w:rPr>
          <w:t>pelo</w:t>
        </w:r>
      </w:smartTag>
      <w:r w:rsidRPr="0006151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061517">
          <w:rPr>
            <w:rFonts w:ascii="Arial" w:hAnsi="Arial" w:cs="Arial"/>
            <w:sz w:val="22"/>
            <w:szCs w:val="22"/>
          </w:rPr>
          <w:t>Egrégio</w:t>
        </w:r>
      </w:smartTag>
      <w:r w:rsidRPr="0006151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061517">
          <w:rPr>
            <w:rFonts w:ascii="Arial" w:hAnsi="Arial" w:cs="Arial"/>
            <w:sz w:val="22"/>
            <w:szCs w:val="22"/>
          </w:rPr>
          <w:t>Plenário</w:t>
        </w:r>
      </w:smartTag>
      <w:r w:rsidRPr="00061517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061517">
          <w:rPr>
            <w:rFonts w:ascii="Arial" w:hAnsi="Arial" w:cs="Arial"/>
            <w:sz w:val="22"/>
            <w:szCs w:val="22"/>
          </w:rPr>
          <w:t>formalidades</w:t>
        </w:r>
      </w:smartTag>
      <w:r w:rsidRPr="0006151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061517">
          <w:rPr>
            <w:rFonts w:ascii="Arial" w:hAnsi="Arial" w:cs="Arial"/>
            <w:sz w:val="22"/>
            <w:szCs w:val="22"/>
          </w:rPr>
          <w:t>regimentais</w:t>
        </w:r>
      </w:smartTag>
      <w:r w:rsidR="00A00A09" w:rsidRPr="00061517">
        <w:rPr>
          <w:rFonts w:ascii="Arial" w:hAnsi="Arial" w:cs="Arial"/>
          <w:sz w:val="22"/>
          <w:szCs w:val="22"/>
        </w:rPr>
        <w:t xml:space="preserve">, seja oficiado ao 41º BPM/I – Batalhão de Polícia Militar do Interior solicitando a intensificação de rondas no Loteamento Pedras de Santana, situado na Estrada do Pedregulho, no Parque Califórnia, com vistas a coibir práticas criminosas, especialmente furtos. </w:t>
      </w:r>
      <w:r w:rsidRPr="00061517">
        <w:rPr>
          <w:rFonts w:ascii="Arial" w:hAnsi="Arial" w:cs="Arial"/>
          <w:sz w:val="22"/>
          <w:szCs w:val="22"/>
        </w:rPr>
        <w:fldChar w:fldCharType="begin"/>
      </w:r>
      <w:r w:rsidRPr="00061517">
        <w:rPr>
          <w:rFonts w:ascii="Arial" w:hAnsi="Arial" w:cs="Arial"/>
          <w:sz w:val="22"/>
          <w:szCs w:val="22"/>
        </w:rPr>
        <w:instrText xml:space="preserve">  </w:instrText>
      </w:r>
      <w:r w:rsidRPr="00061517">
        <w:rPr>
          <w:rFonts w:ascii="Arial" w:hAnsi="Arial" w:cs="Arial"/>
          <w:sz w:val="22"/>
          <w:szCs w:val="22"/>
        </w:rPr>
        <w:fldChar w:fldCharType="end"/>
      </w:r>
    </w:p>
    <w:p w:rsidR="00061517" w:rsidRPr="00061517" w:rsidRDefault="00061517" w:rsidP="0006151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61517">
        <w:rPr>
          <w:rFonts w:ascii="Arial" w:hAnsi="Arial" w:cs="Arial"/>
          <w:sz w:val="22"/>
          <w:szCs w:val="22"/>
        </w:rPr>
        <w:t>Conforme relatado pelos munícipes, em virtude da ausência de rondas da Polícia Militar, costumeiramente os imóveis localizados no referido loteamento são furtados por delinquentes, independentemente do horário.</w:t>
      </w:r>
    </w:p>
    <w:p w:rsidR="00061517" w:rsidRPr="00061517" w:rsidRDefault="00061517" w:rsidP="0006151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61517">
        <w:rPr>
          <w:rFonts w:ascii="Arial" w:hAnsi="Arial" w:cs="Arial"/>
          <w:sz w:val="22"/>
          <w:szCs w:val="22"/>
        </w:rPr>
        <w:t>Essas condutas vêm gerando não só medo e grande insegurança, como também expressivos prejuízos aos moradores do loteamento.</w:t>
      </w:r>
    </w:p>
    <w:p w:rsidR="00061517" w:rsidRPr="00061517" w:rsidRDefault="00061517" w:rsidP="0006151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61517">
        <w:rPr>
          <w:rFonts w:ascii="Arial" w:hAnsi="Arial" w:cs="Arial"/>
          <w:sz w:val="22"/>
          <w:szCs w:val="22"/>
        </w:rPr>
        <w:t>Por isso, entendemos necessário que o Comando da Polícia Militar intensifique rondas no bairro, notadamente no loteamento mencionado, pois acreditamos que a presença da corporação certamente coibirá as condutas criminosas.</w:t>
      </w:r>
    </w:p>
    <w:p w:rsidR="00061517" w:rsidRPr="00061517" w:rsidRDefault="00061517" w:rsidP="0006151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61517">
        <w:rPr>
          <w:rFonts w:ascii="Arial" w:hAnsi="Arial" w:cs="Arial"/>
          <w:sz w:val="22"/>
          <w:szCs w:val="22"/>
        </w:rPr>
        <w:t>Destarte, res</w:t>
      </w:r>
      <w:r w:rsidR="00C23596">
        <w:rPr>
          <w:rFonts w:ascii="Arial" w:hAnsi="Arial" w:cs="Arial"/>
          <w:sz w:val="22"/>
          <w:szCs w:val="22"/>
        </w:rPr>
        <w:t xml:space="preserve">peitosamente aguardamos de Sua </w:t>
      </w:r>
      <w:r w:rsidRPr="00061517">
        <w:rPr>
          <w:rFonts w:ascii="Arial" w:hAnsi="Arial" w:cs="Arial"/>
          <w:sz w:val="22"/>
          <w:szCs w:val="22"/>
        </w:rPr>
        <w:t>Excelência e dos nobres Vereadores a aprovação do presente requerimento, para que o Comandante do 41º Batalhão da Polícia</w:t>
      </w:r>
      <w:r w:rsidR="00C23596">
        <w:rPr>
          <w:rFonts w:ascii="Arial" w:hAnsi="Arial" w:cs="Arial"/>
          <w:sz w:val="22"/>
          <w:szCs w:val="22"/>
        </w:rPr>
        <w:t xml:space="preserve"> Militar do Estado de São Paulo</w:t>
      </w:r>
      <w:bookmarkStart w:id="0" w:name="_GoBack"/>
      <w:bookmarkEnd w:id="0"/>
      <w:r w:rsidRPr="00061517">
        <w:rPr>
          <w:rFonts w:ascii="Arial" w:hAnsi="Arial" w:cs="Arial"/>
          <w:sz w:val="22"/>
          <w:szCs w:val="22"/>
        </w:rPr>
        <w:t xml:space="preserve"> intensifique rondas no LOTEAMENTO PEDRAS DE SANTANA, situado na ESTRADA DO PEDREGULHO, PARQUE CALIFÓRNIA, visando coibir práticas criminosas. </w:t>
      </w:r>
    </w:p>
    <w:p w:rsidR="00061517" w:rsidRPr="00061517" w:rsidRDefault="00061517" w:rsidP="0006151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61517">
        <w:rPr>
          <w:rFonts w:ascii="Arial" w:hAnsi="Arial" w:cs="Arial"/>
          <w:sz w:val="22"/>
          <w:szCs w:val="22"/>
        </w:rPr>
        <w:t xml:space="preserve">Assim sendo, mui respeitosamente recorremos à compreensão e aos préstimos desse </w:t>
      </w:r>
      <w:r w:rsidR="008A58FA">
        <w:rPr>
          <w:rFonts w:ascii="Arial" w:hAnsi="Arial" w:cs="Arial"/>
          <w:sz w:val="22"/>
          <w:szCs w:val="22"/>
        </w:rPr>
        <w:t xml:space="preserve">Batalhão </w:t>
      </w:r>
      <w:r w:rsidRPr="00061517">
        <w:rPr>
          <w:rFonts w:ascii="Arial" w:hAnsi="Arial" w:cs="Arial"/>
          <w:sz w:val="22"/>
          <w:szCs w:val="22"/>
        </w:rPr>
        <w:t>e, antecipando agradecimento pela atenção dispensada, subscrevemos.</w:t>
      </w:r>
    </w:p>
    <w:p w:rsidR="00061517" w:rsidRPr="00061517" w:rsidRDefault="00061517" w:rsidP="0006151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61517" w:rsidRPr="00061517" w:rsidRDefault="00061517" w:rsidP="0006151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61517">
        <w:rPr>
          <w:rFonts w:ascii="Arial" w:hAnsi="Arial" w:cs="Arial"/>
          <w:sz w:val="22"/>
          <w:szCs w:val="22"/>
        </w:rPr>
        <w:t xml:space="preserve">Sala das Sessões, 23 de março de 2.016. </w:t>
      </w:r>
    </w:p>
    <w:p w:rsidR="00061517" w:rsidRDefault="00061517" w:rsidP="00061517">
      <w:pPr>
        <w:tabs>
          <w:tab w:val="left" w:pos="-600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:rsidR="00061517" w:rsidRPr="00061517" w:rsidRDefault="00061517" w:rsidP="00061517">
      <w:pPr>
        <w:tabs>
          <w:tab w:val="left" w:pos="-600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:rsidR="00061517" w:rsidRPr="00061517" w:rsidRDefault="00061517" w:rsidP="00061517">
      <w:pPr>
        <w:tabs>
          <w:tab w:val="left" w:pos="-600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:rsidR="00061517" w:rsidRPr="00061517" w:rsidRDefault="00061517" w:rsidP="00061517">
      <w:pPr>
        <w:tabs>
          <w:tab w:val="left" w:pos="-600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061517">
        <w:rPr>
          <w:rFonts w:ascii="Arial" w:hAnsi="Arial" w:cs="Arial"/>
          <w:b/>
          <w:bCs/>
          <w:sz w:val="22"/>
          <w:szCs w:val="22"/>
        </w:rPr>
        <w:t>HERNANI BARRETO</w:t>
      </w:r>
    </w:p>
    <w:p w:rsidR="00061517" w:rsidRPr="00061517" w:rsidRDefault="00061517" w:rsidP="00061517">
      <w:pPr>
        <w:tabs>
          <w:tab w:val="left" w:pos="-600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061517">
        <w:rPr>
          <w:rFonts w:ascii="Arial" w:hAnsi="Arial" w:cs="Arial"/>
          <w:sz w:val="22"/>
          <w:szCs w:val="22"/>
        </w:rPr>
        <w:t>Vereador - PT</w:t>
      </w:r>
    </w:p>
    <w:sectPr w:rsidR="00061517" w:rsidRPr="00061517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A03" w:rsidRDefault="00340A03">
      <w:r>
        <w:separator/>
      </w:r>
    </w:p>
  </w:endnote>
  <w:endnote w:type="continuationSeparator" w:id="0">
    <w:p w:rsidR="00340A03" w:rsidRDefault="00340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A03" w:rsidRDefault="00340A03">
      <w:r>
        <w:separator/>
      </w:r>
    </w:p>
  </w:footnote>
  <w:footnote w:type="continuationSeparator" w:id="0">
    <w:p w:rsidR="00340A03" w:rsidRDefault="00340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800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61517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335D2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40A03"/>
    <w:rsid w:val="00397FF3"/>
    <w:rsid w:val="003D675E"/>
    <w:rsid w:val="003F5422"/>
    <w:rsid w:val="00412795"/>
    <w:rsid w:val="00424F5A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F75CA"/>
    <w:rsid w:val="0080197E"/>
    <w:rsid w:val="00877E50"/>
    <w:rsid w:val="00887908"/>
    <w:rsid w:val="008909A4"/>
    <w:rsid w:val="008A0EB2"/>
    <w:rsid w:val="008A58FA"/>
    <w:rsid w:val="009768E6"/>
    <w:rsid w:val="009A2ABD"/>
    <w:rsid w:val="009B207E"/>
    <w:rsid w:val="009B32F8"/>
    <w:rsid w:val="009D23EB"/>
    <w:rsid w:val="009D50D4"/>
    <w:rsid w:val="009E1F05"/>
    <w:rsid w:val="00A00A09"/>
    <w:rsid w:val="00A42665"/>
    <w:rsid w:val="00A46B01"/>
    <w:rsid w:val="00A92CB9"/>
    <w:rsid w:val="00AC712C"/>
    <w:rsid w:val="00AD2937"/>
    <w:rsid w:val="00AD6B47"/>
    <w:rsid w:val="00B92DF3"/>
    <w:rsid w:val="00BA1565"/>
    <w:rsid w:val="00BD3C47"/>
    <w:rsid w:val="00BF791A"/>
    <w:rsid w:val="00C06BEA"/>
    <w:rsid w:val="00C23596"/>
    <w:rsid w:val="00C26420"/>
    <w:rsid w:val="00C36E68"/>
    <w:rsid w:val="00C44D39"/>
    <w:rsid w:val="00CA11B7"/>
    <w:rsid w:val="00CA759E"/>
    <w:rsid w:val="00CB2BAB"/>
    <w:rsid w:val="00D14EB1"/>
    <w:rsid w:val="00D2072E"/>
    <w:rsid w:val="00D810BA"/>
    <w:rsid w:val="00DB48F6"/>
    <w:rsid w:val="00DD1F91"/>
    <w:rsid w:val="00E11F92"/>
    <w:rsid w:val="00E14F37"/>
    <w:rsid w:val="00E3022D"/>
    <w:rsid w:val="00E557A2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  <w:rsid w:val="00FF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60409-8674-4A24-914E-058998E40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75</TotalTime>
  <Pages>1</Pages>
  <Words>292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8</cp:revision>
  <cp:lastPrinted>2016-02-22T18:43:00Z</cp:lastPrinted>
  <dcterms:created xsi:type="dcterms:W3CDTF">2016-03-22T12:32:00Z</dcterms:created>
  <dcterms:modified xsi:type="dcterms:W3CDTF">2016-03-22T17:19:00Z</dcterms:modified>
</cp:coreProperties>
</file>