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3BC4">
        <w:rPr>
          <w:rFonts w:ascii="Arial" w:hAnsi="Arial" w:cs="Arial"/>
          <w:b/>
          <w:caps/>
          <w:sz w:val="28"/>
          <w:szCs w:val="28"/>
        </w:rPr>
        <w:t>37</w:t>
      </w:r>
      <w:r w:rsidR="00F64C31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23BC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3BC4">
              <w:rPr>
                <w:rFonts w:ascii="Arial" w:hAnsi="Arial" w:cs="Arial"/>
                <w:sz w:val="20"/>
                <w:szCs w:val="20"/>
              </w:rPr>
              <w:t xml:space="preserve">Moção de Agradecimento </w:t>
            </w:r>
            <w:r w:rsidR="00F64C31" w:rsidRPr="00F64C31">
              <w:rPr>
                <w:rFonts w:ascii="Arial" w:hAnsi="Arial" w:cs="Arial"/>
                <w:sz w:val="20"/>
                <w:szCs w:val="20"/>
              </w:rPr>
              <w:t xml:space="preserve">aos Guardas Civis de Jacareí pelos serviços prestados por oportunidade da procissão de Domingo de Ramos, ocorrida no dia 20 de março último, no Parque Meia </w:t>
            </w:r>
            <w:proofErr w:type="gramStart"/>
            <w:r w:rsidR="00F64C31" w:rsidRPr="00F64C31">
              <w:rPr>
                <w:rFonts w:ascii="Arial" w:hAnsi="Arial" w:cs="Arial"/>
                <w:sz w:val="20"/>
                <w:szCs w:val="20"/>
              </w:rPr>
              <w:t>Lua.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</w:t>
      </w:r>
      <w:r w:rsidR="00C23BC4">
        <w:rPr>
          <w:rFonts w:ascii="Arial" w:hAnsi="Arial" w:cs="Arial"/>
        </w:rPr>
        <w:t>agradecimentos</w:t>
      </w:r>
      <w:r w:rsidR="00C23BC4" w:rsidRPr="00C23BC4">
        <w:rPr>
          <w:rFonts w:ascii="Arial" w:hAnsi="Arial" w:cs="Arial"/>
        </w:rPr>
        <w:t xml:space="preserve"> </w:t>
      </w:r>
      <w:r w:rsidR="00F64C31" w:rsidRPr="00F64C31">
        <w:rPr>
          <w:rFonts w:ascii="Arial" w:hAnsi="Arial" w:cs="Arial"/>
        </w:rPr>
        <w:t>aos Guardas Civis de Jacareí pelos serviços prestados por oportunidade da procissão de Domingo de Ramos, ocorrida no dia 20 de março último, no Parque Meia Lua.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23BC4">
        <w:rPr>
          <w:rFonts w:ascii="Arial" w:hAnsi="Arial" w:cs="Arial"/>
        </w:rPr>
        <w:t>23 de março de 2016.</w:t>
      </w:r>
    </w:p>
    <w:p w:rsidR="00C23BC4" w:rsidRDefault="00C23B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23BC4" w:rsidRDefault="00C23B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23BC4" w:rsidRDefault="00C23BC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23BC4" w:rsidRPr="00A34F2C" w:rsidRDefault="00C23BC4" w:rsidP="00C23BC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23BC4" w:rsidRPr="00A34F2C" w:rsidRDefault="00C23BC4" w:rsidP="00C23B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</w:p>
    <w:sectPr w:rsidR="00C23BC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310" w:rsidRDefault="00D45310">
      <w:r>
        <w:separator/>
      </w:r>
    </w:p>
  </w:endnote>
  <w:endnote w:type="continuationSeparator" w:id="0">
    <w:p w:rsidR="00D45310" w:rsidRDefault="00D4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310" w:rsidRDefault="00D45310">
      <w:r>
        <w:separator/>
      </w:r>
    </w:p>
  </w:footnote>
  <w:footnote w:type="continuationSeparator" w:id="0">
    <w:p w:rsidR="00D45310" w:rsidRDefault="00D45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E41C59D" wp14:editId="2C46EF1A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84F94D5" wp14:editId="600D87C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21F5D7A" wp14:editId="0851C5E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422B5D8" wp14:editId="02A6F86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23BC4"/>
    <w:rsid w:val="00C36E68"/>
    <w:rsid w:val="00C44D39"/>
    <w:rsid w:val="00C835D7"/>
    <w:rsid w:val="00CA759E"/>
    <w:rsid w:val="00CB2BAB"/>
    <w:rsid w:val="00D14EB1"/>
    <w:rsid w:val="00D2072E"/>
    <w:rsid w:val="00D45310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4C31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AA84-84AA-4104-BF42-189EECD93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2016-03-22T13:22:00Z</dcterms:created>
  <dcterms:modified xsi:type="dcterms:W3CDTF">2016-03-22T13:22:00Z</dcterms:modified>
</cp:coreProperties>
</file>