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32123">
        <w:rPr>
          <w:rFonts w:ascii="Arial" w:hAnsi="Arial" w:cs="Arial"/>
          <w:b/>
          <w:caps/>
          <w:sz w:val="28"/>
          <w:szCs w:val="28"/>
        </w:rPr>
        <w:t>381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FB1452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 gastos, condições e previsão de entrega do Pronto Socorro que deverá funcionar na Avenida Engenheiro Davi Monteiro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Lino.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B1452" w:rsidRPr="00FB1452" w:rsidRDefault="00FB1452" w:rsidP="00FB145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FB1452">
        <w:rPr>
          <w:rFonts w:ascii="Arial" w:hAnsi="Arial" w:cs="Arial"/>
        </w:rPr>
        <w:t xml:space="preserve">Diante do atraso nas obras do futuro Pronto </w:t>
      </w:r>
      <w:proofErr w:type="gramStart"/>
      <w:r w:rsidRPr="00FB1452">
        <w:rPr>
          <w:rFonts w:ascii="Arial" w:hAnsi="Arial" w:cs="Arial"/>
        </w:rPr>
        <w:t>Socorro Municipal, localizado na Avenida Engenheiro Davi Monteiro Lino, tenho sido</w:t>
      </w:r>
      <w:proofErr w:type="gramEnd"/>
      <w:r w:rsidRPr="00FB1452">
        <w:rPr>
          <w:rFonts w:ascii="Arial" w:hAnsi="Arial" w:cs="Arial"/>
        </w:rPr>
        <w:t xml:space="preserve"> indagado pelos munícipes, tanto em meu gabinete como durante as visitas que faço aos bairros de nossa cidade, sobre os motivos deste atraso, e também sobre a capacidade de gerenciamento de mais um hospital por parte da Prefeitura Municipal, que já administra a Santa Casa de Misericórdia de Jacareí, instituição que enfrenta atualmente sérios problemas.</w:t>
      </w:r>
    </w:p>
    <w:p w:rsidR="00FB1452" w:rsidRPr="00FB1452" w:rsidRDefault="00FB1452" w:rsidP="00FB145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10DF9">
        <w:rPr>
          <w:rFonts w:ascii="Arial" w:hAnsi="Arial" w:cs="Arial"/>
          <w:b/>
        </w:rPr>
        <w:t>Considerando</w:t>
      </w:r>
      <w:r w:rsidRPr="00FB1452">
        <w:rPr>
          <w:rFonts w:ascii="Arial" w:hAnsi="Arial" w:cs="Arial"/>
        </w:rPr>
        <w:t xml:space="preserve"> que, recentemente, o Secretário de Saúde, Sr. António de Paula Soares, pediu exoneração do cargo, deixando muitas dúvidas sobre a administração da área de saúde do Município e vários problemas sem resolver, como: atrasos e filas de espera para cirurgias na Santa Casa, filas para consultas, falta de equipamentos cirúrgicos, falta de médicos especialistas e cirurgiões, atrasos no pagamento de funcionários terceirizados, falta de medicamentos, entre outros;</w:t>
      </w:r>
    </w:p>
    <w:p w:rsidR="00FB1452" w:rsidRPr="00FB1452" w:rsidRDefault="00FB1452" w:rsidP="00FB145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10DF9">
        <w:rPr>
          <w:rFonts w:ascii="Arial" w:hAnsi="Arial" w:cs="Arial"/>
          <w:b/>
        </w:rPr>
        <w:t>Considerando</w:t>
      </w:r>
      <w:r w:rsidRPr="00FB1452">
        <w:rPr>
          <w:rFonts w:ascii="Arial" w:hAnsi="Arial" w:cs="Arial"/>
        </w:rPr>
        <w:t xml:space="preserve"> as constantes reclamações da população sobre o atendimento médico prestado pelos profissionais cubanos oriundos do Programa Mais Médicos do Governo Federal, pois a dificuldade de comunicação faz com que os médicos não entendam os problemas dos pacientes e os pacientes, por sua vez, não entendam os diagnósticos dos médicos;</w:t>
      </w:r>
    </w:p>
    <w:p w:rsidR="00FB1452" w:rsidRPr="00FB1452" w:rsidRDefault="00FB1452" w:rsidP="00FB145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10DF9">
        <w:rPr>
          <w:rFonts w:ascii="Arial" w:hAnsi="Arial" w:cs="Arial"/>
          <w:b/>
        </w:rPr>
        <w:t>Considerando</w:t>
      </w:r>
      <w:r w:rsidRPr="00FB1452">
        <w:rPr>
          <w:rFonts w:ascii="Arial" w:hAnsi="Arial" w:cs="Arial"/>
        </w:rPr>
        <w:t xml:space="preserve"> que eu, Vereador Fernando da Ótica Original, apresentei requerimento para a abertura de uma CEI para investigar a dívida da Santa Casa que, à época de sua intervenção em 2003, devia </w:t>
      </w:r>
      <w:proofErr w:type="gramStart"/>
      <w:r w:rsidRPr="00FB1452">
        <w:rPr>
          <w:rFonts w:ascii="Arial" w:hAnsi="Arial" w:cs="Arial"/>
        </w:rPr>
        <w:t>3</w:t>
      </w:r>
      <w:proofErr w:type="gramEnd"/>
      <w:r w:rsidRPr="00FB1452">
        <w:rPr>
          <w:rFonts w:ascii="Arial" w:hAnsi="Arial" w:cs="Arial"/>
        </w:rPr>
        <w:t xml:space="preserve"> milhões de reais, dívida esta que atualmente </w:t>
      </w:r>
      <w:r w:rsidR="00B10DF9">
        <w:rPr>
          <w:rFonts w:ascii="Arial" w:hAnsi="Arial" w:cs="Arial"/>
        </w:rPr>
        <w:t xml:space="preserve">já </w:t>
      </w:r>
      <w:r w:rsidRPr="00FB1452">
        <w:rPr>
          <w:rFonts w:ascii="Arial" w:hAnsi="Arial" w:cs="Arial"/>
        </w:rPr>
        <w:t>passa dos 40 milhões;</w:t>
      </w:r>
    </w:p>
    <w:p w:rsidR="00FB1452" w:rsidRPr="00FB1452" w:rsidRDefault="00FB1452" w:rsidP="00FB145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10DF9">
        <w:rPr>
          <w:rFonts w:ascii="Arial" w:hAnsi="Arial" w:cs="Arial"/>
          <w:b/>
        </w:rPr>
        <w:t xml:space="preserve">Considerando </w:t>
      </w:r>
      <w:r w:rsidRPr="00FB1452">
        <w:rPr>
          <w:rFonts w:ascii="Arial" w:hAnsi="Arial" w:cs="Arial"/>
        </w:rPr>
        <w:t xml:space="preserve">ainda que o povo quer saber para onde está indo o dinheiro arrecadado pela Administração Pública, e questiona a má gestão dos recursos destinados à saúde, além dos atrasos no pagamento dos salários de médicos e funcionários terceirizados; </w:t>
      </w:r>
      <w:proofErr w:type="gramStart"/>
      <w:r w:rsidRPr="00FB1452">
        <w:rPr>
          <w:rFonts w:ascii="Arial" w:hAnsi="Arial" w:cs="Arial"/>
        </w:rPr>
        <w:t>e</w:t>
      </w:r>
      <w:proofErr w:type="gramEnd"/>
    </w:p>
    <w:p w:rsidR="00796727" w:rsidRDefault="00796727" w:rsidP="00796727">
      <w:pPr>
        <w:tabs>
          <w:tab w:val="left" w:pos="-600"/>
        </w:tabs>
        <w:spacing w:after="120" w:line="324" w:lineRule="auto"/>
        <w:ind w:left="3402" w:hanging="3402"/>
        <w:jc w:val="both"/>
        <w:rPr>
          <w:rFonts w:ascii="Arial" w:hAnsi="Arial" w:cs="Arial"/>
          <w:b/>
        </w:rPr>
      </w:pPr>
      <w:r w:rsidRPr="00796727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381/16:</w:t>
      </w:r>
      <w:r w:rsidRPr="00796727">
        <w:rPr>
          <w:rFonts w:ascii="Arial" w:hAnsi="Arial" w:cs="Arial"/>
          <w:i/>
          <w:sz w:val="18"/>
          <w:szCs w:val="18"/>
        </w:rPr>
        <w:tab/>
      </w:r>
      <w:proofErr w:type="gramStart"/>
      <w:r w:rsidRPr="00796727">
        <w:rPr>
          <w:rFonts w:ascii="Arial" w:hAnsi="Arial" w:cs="Arial"/>
          <w:i/>
          <w:sz w:val="18"/>
          <w:szCs w:val="18"/>
        </w:rPr>
        <w:t>Refere-se</w:t>
      </w:r>
      <w:proofErr w:type="gramEnd"/>
      <w:r w:rsidRPr="00796727">
        <w:rPr>
          <w:rFonts w:ascii="Arial" w:hAnsi="Arial" w:cs="Arial"/>
          <w:i/>
          <w:sz w:val="18"/>
          <w:szCs w:val="18"/>
        </w:rPr>
        <w:t xml:space="preserve"> a gastos, condições e previsão de entrega do Pronto Socorro que deverá funcionar na Avenida Engenheiro Davi Monteiro Lino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796727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796727">
        <w:rPr>
          <w:rFonts w:ascii="Arial" w:hAnsi="Arial" w:cs="Arial"/>
          <w:i/>
          <w:sz w:val="18"/>
          <w:szCs w:val="18"/>
        </w:rPr>
        <w:t>.</w:t>
      </w:r>
      <w:r w:rsidRPr="00796727">
        <w:rPr>
          <w:rFonts w:ascii="Arial" w:hAnsi="Arial" w:cs="Arial"/>
          <w:i/>
          <w:sz w:val="18"/>
          <w:szCs w:val="18"/>
        </w:rPr>
        <w:cr/>
      </w:r>
    </w:p>
    <w:p w:rsidR="00FB1452" w:rsidRPr="00FB1452" w:rsidRDefault="00FB1452" w:rsidP="00FB145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10DF9">
        <w:rPr>
          <w:rFonts w:ascii="Arial" w:hAnsi="Arial" w:cs="Arial"/>
          <w:b/>
        </w:rPr>
        <w:t>Considerando</w:t>
      </w:r>
      <w:r w:rsidRPr="00FB1452">
        <w:rPr>
          <w:rFonts w:ascii="Arial" w:hAnsi="Arial" w:cs="Arial"/>
        </w:rPr>
        <w:t xml:space="preserve">, por fim, o sofrimento </w:t>
      </w:r>
      <w:r w:rsidR="007F185E">
        <w:rPr>
          <w:rFonts w:ascii="Arial" w:hAnsi="Arial" w:cs="Arial"/>
        </w:rPr>
        <w:t>da população</w:t>
      </w:r>
      <w:r w:rsidRPr="00FB1452">
        <w:rPr>
          <w:rFonts w:ascii="Arial" w:hAnsi="Arial" w:cs="Arial"/>
        </w:rPr>
        <w:t>, que carece de cuidados dignos, pois paga seus impostos e não vê o retorno por parte da Prefeitura, que deveria dar prioridade à saúde ao invés de gastar milhões em propagandas na TV em horário nobre,</w:t>
      </w:r>
    </w:p>
    <w:p w:rsidR="00F65C85" w:rsidRPr="00E27482" w:rsidRDefault="00F65C85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</w:t>
      </w:r>
      <w:r w:rsidR="00FB1452">
        <w:rPr>
          <w:rFonts w:ascii="Arial" w:hAnsi="Arial" w:cs="Arial"/>
          <w:b/>
        </w:rPr>
        <w:t>IRO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B10DF9" w:rsidRPr="00B10DF9" w:rsidRDefault="00B10DF9" w:rsidP="00B10DF9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B10DF9">
        <w:rPr>
          <w:rFonts w:ascii="Arial" w:hAnsi="Arial" w:cs="Arial"/>
        </w:rPr>
        <w:t>A Prefeitura Municipal de Jacareí tem previsão para o término das obras e para a entrega do Pronto Socorro? Informar a data ou, pelo menos, o mês previsto para a entrega.</w:t>
      </w:r>
    </w:p>
    <w:p w:rsidR="00B10DF9" w:rsidRPr="00B10DF9" w:rsidRDefault="00B10DF9" w:rsidP="00B10DF9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B10DF9">
        <w:rPr>
          <w:rFonts w:ascii="Arial" w:hAnsi="Arial" w:cs="Arial"/>
        </w:rPr>
        <w:t>Informar o custo total da obra.</w:t>
      </w:r>
    </w:p>
    <w:p w:rsidR="00B10DF9" w:rsidRPr="00B10DF9" w:rsidRDefault="00B10DF9" w:rsidP="00B10DF9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B10DF9">
        <w:rPr>
          <w:rFonts w:ascii="Arial" w:hAnsi="Arial" w:cs="Arial"/>
        </w:rPr>
        <w:t>Informar a previsão dos custos materiais do Pronto Socorro (equipamentos, leitos, móveis, etc.).</w:t>
      </w:r>
    </w:p>
    <w:p w:rsidR="00B10DF9" w:rsidRPr="00B10DF9" w:rsidRDefault="00B10DF9" w:rsidP="00B10DF9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B10DF9">
        <w:rPr>
          <w:rFonts w:ascii="Arial" w:hAnsi="Arial" w:cs="Arial"/>
        </w:rPr>
        <w:t xml:space="preserve">Informar a previsão dos </w:t>
      </w:r>
      <w:r>
        <w:rPr>
          <w:rFonts w:ascii="Arial" w:hAnsi="Arial" w:cs="Arial"/>
        </w:rPr>
        <w:t>gastos mensais</w:t>
      </w:r>
      <w:r w:rsidRPr="00B10DF9">
        <w:rPr>
          <w:rFonts w:ascii="Arial" w:hAnsi="Arial" w:cs="Arial"/>
        </w:rPr>
        <w:t xml:space="preserve"> com o efetivo de médicos, enfermeiros e demais funcionários</w:t>
      </w:r>
      <w:r w:rsidR="007F185E">
        <w:rPr>
          <w:rFonts w:ascii="Arial" w:hAnsi="Arial" w:cs="Arial"/>
        </w:rPr>
        <w:t xml:space="preserve"> que trabalharão no local</w:t>
      </w:r>
      <w:bookmarkStart w:id="0" w:name="_GoBack"/>
      <w:bookmarkEnd w:id="0"/>
      <w:r w:rsidRPr="00B10DF9">
        <w:rPr>
          <w:rFonts w:ascii="Arial" w:hAnsi="Arial" w:cs="Arial"/>
        </w:rPr>
        <w:t>.</w:t>
      </w:r>
    </w:p>
    <w:p w:rsidR="00B10DF9" w:rsidRPr="00B10DF9" w:rsidRDefault="00B10DF9" w:rsidP="00B10DF9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B10DF9">
        <w:rPr>
          <w:rFonts w:ascii="Arial" w:hAnsi="Arial" w:cs="Arial"/>
        </w:rPr>
        <w:t>Existe previsão de uso de mão de obra terceirizada no Pronto Socorro?</w:t>
      </w:r>
    </w:p>
    <w:p w:rsidR="00B10DF9" w:rsidRPr="00B10DF9" w:rsidRDefault="00B10DF9" w:rsidP="00B10DF9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B10DF9">
        <w:rPr>
          <w:rFonts w:ascii="Arial" w:hAnsi="Arial" w:cs="Arial"/>
        </w:rPr>
        <w:t>Em caso positivo, informar quais serão os funcionários terceirizados que prestarão serviços no Pronto Socorro.</w:t>
      </w:r>
    </w:p>
    <w:p w:rsidR="00EA03BD" w:rsidRPr="00E27482" w:rsidRDefault="00B10DF9" w:rsidP="00796727">
      <w:pPr>
        <w:numPr>
          <w:ilvl w:val="1"/>
          <w:numId w:val="2"/>
        </w:numPr>
        <w:tabs>
          <w:tab w:val="clear" w:pos="792"/>
        </w:tabs>
        <w:spacing w:line="324" w:lineRule="auto"/>
        <w:ind w:left="2694" w:hanging="567"/>
        <w:jc w:val="both"/>
        <w:rPr>
          <w:rFonts w:ascii="Arial" w:hAnsi="Arial" w:cs="Arial"/>
        </w:rPr>
      </w:pPr>
      <w:r w:rsidRPr="00B10DF9">
        <w:rPr>
          <w:rFonts w:ascii="Arial" w:hAnsi="Arial" w:cs="Arial"/>
        </w:rPr>
        <w:t>Informar a previsão dos gastos mensais com mão de obra terceirizada.</w:t>
      </w:r>
    </w:p>
    <w:p w:rsidR="00F65C85" w:rsidRPr="00E27482" w:rsidRDefault="00F65C85" w:rsidP="0079672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</w:t>
      </w:r>
      <w:r w:rsidR="00FB1452">
        <w:rPr>
          <w:rFonts w:ascii="Arial" w:hAnsi="Arial" w:cs="Arial"/>
        </w:rPr>
        <w:t>o</w:t>
      </w:r>
      <w:r w:rsidRPr="00E27482">
        <w:rPr>
          <w:rFonts w:ascii="Arial" w:hAnsi="Arial" w:cs="Arial"/>
        </w:rPr>
        <w:t>.</w:t>
      </w:r>
    </w:p>
    <w:p w:rsidR="0057797D" w:rsidRDefault="00F65C85" w:rsidP="00796727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FB1452">
        <w:rPr>
          <w:rFonts w:ascii="Arial" w:hAnsi="Arial" w:cs="Arial"/>
        </w:rPr>
        <w:t>23 de março de 2016.</w:t>
      </w:r>
    </w:p>
    <w:p w:rsidR="00B10DF9" w:rsidRDefault="00B10DF9" w:rsidP="00B10DF9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</w:p>
    <w:p w:rsidR="00B10DF9" w:rsidRDefault="00B10DF9" w:rsidP="00B10DF9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</w:p>
    <w:p w:rsidR="00B10DF9" w:rsidRDefault="00B10DF9" w:rsidP="00B10DF9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</w:rPr>
      </w:pPr>
    </w:p>
    <w:p w:rsidR="00B10DF9" w:rsidRPr="00A34F2C" w:rsidRDefault="00B10DF9" w:rsidP="00B10DF9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FERNANDO DA ÓTICA ORIGINAL</w:t>
      </w:r>
    </w:p>
    <w:p w:rsidR="00B10DF9" w:rsidRPr="00A34F2C" w:rsidRDefault="00B10DF9" w:rsidP="00B10DF9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PSC</w:t>
      </w:r>
    </w:p>
    <w:sectPr w:rsidR="00B10DF9" w:rsidRPr="00A34F2C" w:rsidSect="00796727">
      <w:headerReference w:type="default" r:id="rId8"/>
      <w:footerReference w:type="default" r:id="rId9"/>
      <w:pgSz w:w="11907" w:h="16840" w:code="9"/>
      <w:pgMar w:top="2268" w:right="709" w:bottom="993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A8E" w:rsidRDefault="00D46A8E">
      <w:r>
        <w:separator/>
      </w:r>
    </w:p>
  </w:endnote>
  <w:endnote w:type="continuationSeparator" w:id="0">
    <w:p w:rsidR="00D46A8E" w:rsidRDefault="00D46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A8E" w:rsidRDefault="00D46A8E">
      <w:r>
        <w:separator/>
      </w:r>
    </w:p>
  </w:footnote>
  <w:footnote w:type="continuationSeparator" w:id="0">
    <w:p w:rsidR="00D46A8E" w:rsidRDefault="00D46A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A280D20" wp14:editId="1D8C6DA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F5852A7" wp14:editId="6A678B1C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150A517" wp14:editId="2DDA16C2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22A7DB2F" wp14:editId="1C90513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32123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D12CD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96727"/>
    <w:rsid w:val="007F185E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10DF9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46A8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B1452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2</Pages>
  <Words>546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2016-03-21T20:12:00Z</cp:lastPrinted>
  <dcterms:created xsi:type="dcterms:W3CDTF">2016-03-21T20:12:00Z</dcterms:created>
  <dcterms:modified xsi:type="dcterms:W3CDTF">2016-03-22T10:36:00Z</dcterms:modified>
</cp:coreProperties>
</file>