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6B42">
        <w:rPr>
          <w:rFonts w:ascii="Arial" w:hAnsi="Arial" w:cs="Arial"/>
          <w:b/>
          <w:caps/>
          <w:sz w:val="28"/>
          <w:szCs w:val="28"/>
        </w:rPr>
        <w:t>394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16B4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6B42">
              <w:rPr>
                <w:rFonts w:ascii="Arial" w:hAnsi="Arial" w:cs="Arial"/>
                <w:sz w:val="20"/>
                <w:szCs w:val="20"/>
              </w:rPr>
              <w:t xml:space="preserve">Moção Congratulatória à equipe adulta do JACAREÍ RUGBY pela conquista da 4ª colocação na temporada nacional de RUGBY TOTAL SEVENS / </w:t>
            </w:r>
            <w:proofErr w:type="gramStart"/>
            <w:r w:rsidRPr="00B16B42">
              <w:rPr>
                <w:rFonts w:ascii="Arial" w:hAnsi="Arial" w:cs="Arial"/>
                <w:sz w:val="20"/>
                <w:szCs w:val="20"/>
              </w:rPr>
              <w:t>2015.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16B42" w:rsidRPr="00B16B42" w:rsidRDefault="00BF791A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</w:t>
      </w:r>
      <w:r w:rsidR="00B16B42" w:rsidRPr="00B16B42">
        <w:rPr>
          <w:rFonts w:ascii="Arial" w:hAnsi="Arial" w:cs="Arial"/>
        </w:rPr>
        <w:t>seja inserida na Ata dos nossos trabalhos desta Sessão uma Moção Congratulatória à equipe adulta do JACAREÍ RUGBY pela quarta colocação na temporada nacional de RUGBY TOTAL SEVENS, que chegou ao fim no último domingo, 20 de março.</w:t>
      </w:r>
    </w:p>
    <w:p w:rsidR="00B16B42" w:rsidRPr="00B16B42" w:rsidRDefault="00B16B42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6B42">
        <w:rPr>
          <w:rFonts w:ascii="Arial" w:hAnsi="Arial" w:cs="Arial"/>
        </w:rPr>
        <w:t>Nos últimos anos, a equipe jacareiense tem sido motivo de orgulho para nossa cidade e sua população, já que vem conquistando títulos em diversas competições, como ocorreu no último Campeonato Paulista de Sevens, colocando nossa cidade em clara evidência.</w:t>
      </w:r>
    </w:p>
    <w:p w:rsidR="00B16B42" w:rsidRPr="00B16B42" w:rsidRDefault="00B16B42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6B42">
        <w:rPr>
          <w:rFonts w:ascii="Arial" w:hAnsi="Arial" w:cs="Arial"/>
        </w:rPr>
        <w:t>Não há dúvida que os resultados obtidos são frutos do comprometimento dos atletas e da equipe técnica, bem como do apoio de empresas e da Administração Municipal, especialmente a Secretaria Municipal de Esportes e Recreação.</w:t>
      </w:r>
    </w:p>
    <w:p w:rsidR="00B16B42" w:rsidRPr="00B16B42" w:rsidRDefault="00B16B42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6B42">
        <w:rPr>
          <w:rFonts w:ascii="Arial" w:hAnsi="Arial" w:cs="Arial"/>
        </w:rPr>
        <w:t>Após sagrar-se campeã paulista, a equipe jacareiense se credenciou à disputa da etapa nacional, o Total Sevens, realizado neste final de semana (19 e 20) na cidade de Niterói, no Rio de Janeiro.</w:t>
      </w:r>
    </w:p>
    <w:p w:rsidR="00B16B42" w:rsidRPr="00B16B42" w:rsidRDefault="00B16B42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6B42">
        <w:rPr>
          <w:rFonts w:ascii="Arial" w:hAnsi="Arial" w:cs="Arial"/>
        </w:rPr>
        <w:t xml:space="preserve">Entretanto, a exaustiva maratona de jogos afetou diretamente o desempenho da equipe no campeonato nacional, alcançando </w:t>
      </w:r>
      <w:proofErr w:type="gramStart"/>
      <w:r w:rsidRPr="00B16B42">
        <w:rPr>
          <w:rFonts w:ascii="Arial" w:hAnsi="Arial" w:cs="Arial"/>
        </w:rPr>
        <w:t>o JACAREÍ</w:t>
      </w:r>
      <w:proofErr w:type="gramEnd"/>
      <w:r w:rsidRPr="00B16B42">
        <w:rPr>
          <w:rFonts w:ascii="Arial" w:hAnsi="Arial" w:cs="Arial"/>
        </w:rPr>
        <w:t xml:space="preserve"> RUGBY a quarta colocação do TOTAL SEVENS.</w:t>
      </w:r>
    </w:p>
    <w:p w:rsidR="00B16B42" w:rsidRPr="00B16B42" w:rsidRDefault="00B16B42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6B42">
        <w:rPr>
          <w:rFonts w:ascii="Arial" w:hAnsi="Arial" w:cs="Arial"/>
        </w:rPr>
        <w:t xml:space="preserve">Em que pese o anseio da equipe em sempre conquistar títulos e vitórias, cumpre-nos nesta oportunidade registrar nossa satisfação com o resultado, já que </w:t>
      </w:r>
      <w:proofErr w:type="gramStart"/>
      <w:r w:rsidRPr="00B16B42">
        <w:rPr>
          <w:rFonts w:ascii="Arial" w:hAnsi="Arial" w:cs="Arial"/>
        </w:rPr>
        <w:t>o JACAREÍ</w:t>
      </w:r>
      <w:proofErr w:type="gramEnd"/>
      <w:r w:rsidRPr="00B16B42">
        <w:rPr>
          <w:rFonts w:ascii="Arial" w:hAnsi="Arial" w:cs="Arial"/>
        </w:rPr>
        <w:t xml:space="preserve"> RUGBY nos últimos anos vem se apresentando como uma das principais equipes brasileiras na modalidade, fato reconhecido em todo território nacional.</w:t>
      </w:r>
    </w:p>
    <w:p w:rsidR="00B16B42" w:rsidRPr="00B16B42" w:rsidRDefault="00B16B42" w:rsidP="00B25CBD">
      <w:pPr>
        <w:spacing w:after="240" w:line="276" w:lineRule="auto"/>
        <w:ind w:left="1985" w:hanging="1985"/>
        <w:jc w:val="both"/>
        <w:rPr>
          <w:rFonts w:ascii="Arial" w:hAnsi="Arial" w:cs="Arial"/>
          <w:i/>
        </w:rPr>
      </w:pPr>
      <w:r w:rsidRPr="00B16B42">
        <w:rPr>
          <w:rFonts w:ascii="Arial" w:hAnsi="Arial" w:cs="Arial"/>
          <w:b/>
          <w:i/>
          <w:sz w:val="18"/>
          <w:szCs w:val="18"/>
          <w:u w:val="single"/>
        </w:rPr>
        <w:lastRenderedPageBreak/>
        <w:t xml:space="preserve">MOÇÃO Nº </w:t>
      </w:r>
      <w:r w:rsidR="00B25CBD">
        <w:rPr>
          <w:rFonts w:ascii="Arial" w:hAnsi="Arial" w:cs="Arial"/>
          <w:b/>
          <w:i/>
          <w:sz w:val="18"/>
          <w:szCs w:val="18"/>
          <w:u w:val="single"/>
        </w:rPr>
        <w:t>394</w:t>
      </w:r>
      <w:r w:rsidRPr="00B16B42">
        <w:rPr>
          <w:rFonts w:ascii="Arial" w:hAnsi="Arial" w:cs="Arial"/>
          <w:b/>
          <w:i/>
          <w:sz w:val="18"/>
          <w:szCs w:val="18"/>
          <w:u w:val="single"/>
        </w:rPr>
        <w:t>/16:</w:t>
      </w:r>
      <w:r w:rsidRPr="00B16B42">
        <w:rPr>
          <w:rFonts w:ascii="Arial" w:hAnsi="Arial" w:cs="Arial"/>
          <w:i/>
          <w:sz w:val="18"/>
          <w:szCs w:val="18"/>
        </w:rPr>
        <w:tab/>
        <w:t>Moção Congratulatória à equipe adulta do JACAREÍ RUGBY pela conquista da 4ª colocação na temporada nacional de RUGBY TOTAL SEVENS / 2015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B16B42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B16B42">
        <w:rPr>
          <w:rFonts w:ascii="Arial" w:hAnsi="Arial" w:cs="Arial"/>
          <w:i/>
          <w:sz w:val="18"/>
          <w:szCs w:val="18"/>
        </w:rPr>
        <w:t>.</w:t>
      </w:r>
      <w:r w:rsidRPr="00B16B42">
        <w:rPr>
          <w:rFonts w:ascii="Arial" w:hAnsi="Arial" w:cs="Arial"/>
          <w:i/>
          <w:sz w:val="18"/>
          <w:szCs w:val="18"/>
        </w:rPr>
        <w:cr/>
      </w:r>
    </w:p>
    <w:p w:rsidR="000F466D" w:rsidRPr="00BF791A" w:rsidRDefault="00B16B42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6B42">
        <w:rPr>
          <w:rFonts w:ascii="Arial" w:hAnsi="Arial" w:cs="Arial"/>
        </w:rPr>
        <w:t>Assim, conhecedor</w:t>
      </w:r>
      <w:r>
        <w:rPr>
          <w:rFonts w:ascii="Arial" w:hAnsi="Arial" w:cs="Arial"/>
        </w:rPr>
        <w:t>es</w:t>
      </w:r>
      <w:r w:rsidRPr="00B16B42">
        <w:rPr>
          <w:rFonts w:ascii="Arial" w:hAnsi="Arial" w:cs="Arial"/>
        </w:rPr>
        <w:t xml:space="preserve"> do grande valor da equipe, parabenizamos </w:t>
      </w:r>
      <w:proofErr w:type="gramStart"/>
      <w:r w:rsidRPr="00B16B42">
        <w:rPr>
          <w:rFonts w:ascii="Arial" w:hAnsi="Arial" w:cs="Arial"/>
        </w:rPr>
        <w:t>o JACAR</w:t>
      </w:r>
      <w:bookmarkStart w:id="0" w:name="_GoBack"/>
      <w:bookmarkEnd w:id="0"/>
      <w:r w:rsidRPr="00B16B42">
        <w:rPr>
          <w:rFonts w:ascii="Arial" w:hAnsi="Arial" w:cs="Arial"/>
        </w:rPr>
        <w:t>EÍ</w:t>
      </w:r>
      <w:proofErr w:type="gramEnd"/>
      <w:r w:rsidRPr="00B16B42">
        <w:rPr>
          <w:rFonts w:ascii="Arial" w:hAnsi="Arial" w:cs="Arial"/>
        </w:rPr>
        <w:t xml:space="preserve"> RUGBY, torcendo para que novas conquistas surjam.</w:t>
      </w:r>
    </w:p>
    <w:p w:rsidR="00B16B42" w:rsidRPr="00B16B42" w:rsidRDefault="00B16B42" w:rsidP="00B16B4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6B42">
        <w:rPr>
          <w:rFonts w:ascii="Arial" w:hAnsi="Arial" w:cs="Arial"/>
        </w:rPr>
        <w:t xml:space="preserve">Reforçando, pois, </w:t>
      </w:r>
      <w:proofErr w:type="gramStart"/>
      <w:r w:rsidRPr="00B16B42">
        <w:rPr>
          <w:rFonts w:ascii="Arial" w:hAnsi="Arial" w:cs="Arial"/>
        </w:rPr>
        <w:t>nossos sinceros cumprimentos, respeitosamente</w:t>
      </w:r>
      <w:r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proofErr w:type="gramEnd"/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r w:rsidRPr="00B16B42">
        <w:rPr>
          <w:rFonts w:ascii="Arial" w:hAnsi="Arial" w:cs="Arial"/>
        </w:rPr>
        <w:t>divulgação desta propositura à Equipe adulta do JACAREÍ RUGBY e a toda Comissão Técnica, pela quarta colocação na etapa nacional do TOTAL SEVENS.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16B42">
        <w:rPr>
          <w:rFonts w:ascii="Arial" w:hAnsi="Arial" w:cs="Arial"/>
        </w:rPr>
        <w:t>23 de março de 2016.</w:t>
      </w:r>
    </w:p>
    <w:p w:rsidR="00B16B42" w:rsidRDefault="00B16B4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6B42" w:rsidRDefault="00B16B4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6B42" w:rsidRDefault="00B16B4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6B42" w:rsidRPr="00A34F2C" w:rsidRDefault="00B16B42" w:rsidP="00B16B4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HERNANI BARRETO</w:t>
      </w:r>
    </w:p>
    <w:p w:rsidR="00B16B42" w:rsidRPr="00A34F2C" w:rsidRDefault="00B16B42" w:rsidP="00B16B4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B16B42" w:rsidRPr="00A34F2C" w:rsidSect="00B16B42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82" w:rsidRDefault="00E23D82">
      <w:r>
        <w:separator/>
      </w:r>
    </w:p>
  </w:endnote>
  <w:endnote w:type="continuationSeparator" w:id="0">
    <w:p w:rsidR="00E23D82" w:rsidRDefault="00E2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82" w:rsidRDefault="00E23D82">
      <w:r>
        <w:separator/>
      </w:r>
    </w:p>
  </w:footnote>
  <w:footnote w:type="continuationSeparator" w:id="0">
    <w:p w:rsidR="00E23D82" w:rsidRDefault="00E23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381BAE" wp14:editId="5D8AB5C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D6B9B42" wp14:editId="14300D4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279BED3" wp14:editId="639A655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52DA4E6" wp14:editId="331BE88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2711F"/>
    <w:rsid w:val="009420CF"/>
    <w:rsid w:val="009768E6"/>
    <w:rsid w:val="00995BC6"/>
    <w:rsid w:val="009A2ABD"/>
    <w:rsid w:val="009B207E"/>
    <w:rsid w:val="009B32F8"/>
    <w:rsid w:val="009D50D4"/>
    <w:rsid w:val="009E03B1"/>
    <w:rsid w:val="009E1F05"/>
    <w:rsid w:val="009E5747"/>
    <w:rsid w:val="00A23B25"/>
    <w:rsid w:val="00A46B01"/>
    <w:rsid w:val="00A52202"/>
    <w:rsid w:val="00A92CB9"/>
    <w:rsid w:val="00AC712C"/>
    <w:rsid w:val="00B16B42"/>
    <w:rsid w:val="00B25CBD"/>
    <w:rsid w:val="00BA1565"/>
    <w:rsid w:val="00BD3C47"/>
    <w:rsid w:val="00BF791A"/>
    <w:rsid w:val="00C06BEA"/>
    <w:rsid w:val="00C36E68"/>
    <w:rsid w:val="00C44D39"/>
    <w:rsid w:val="00C6118D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23D82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CC9C-0145-4F8E-8930-BFE5A378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2</Pages>
  <Words>362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2016-03-22T18:07:00Z</cp:lastPrinted>
  <dcterms:created xsi:type="dcterms:W3CDTF">2016-03-22T13:42:00Z</dcterms:created>
  <dcterms:modified xsi:type="dcterms:W3CDTF">2016-03-22T18:10:00Z</dcterms:modified>
</cp:coreProperties>
</file>