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F4BBB">
        <w:rPr>
          <w:rFonts w:ascii="Arial" w:hAnsi="Arial" w:cs="Arial"/>
          <w:b/>
          <w:caps/>
          <w:sz w:val="28"/>
          <w:szCs w:val="28"/>
        </w:rPr>
        <w:t>432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F4BB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BB">
              <w:rPr>
                <w:rFonts w:ascii="Arial" w:hAnsi="Arial" w:cs="Arial"/>
                <w:sz w:val="20"/>
                <w:szCs w:val="20"/>
              </w:rPr>
              <w:t xml:space="preserve">Parabeniza a Direção, a Coordenação e as Professoras do Centro de Educação Nossa Senhora das Graças pela iniciativa de trabalhar com seus alunos o tema "preservação dos recursos naturais" e por ter trazido um grupo de 40 crianças para conhecer a Câmara Municipal de </w:t>
            </w:r>
            <w:proofErr w:type="gramStart"/>
            <w:r w:rsidRPr="002F4BBB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FA69E8" w:rsidRDefault="00BF791A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A69E8">
        <w:rPr>
          <w:rFonts w:ascii="Arial" w:hAnsi="Arial" w:cs="Arial"/>
          <w:b/>
          <w:sz w:val="22"/>
          <w:szCs w:val="22"/>
        </w:rPr>
        <w:t>REQUEREMOS</w:t>
      </w:r>
      <w:r w:rsidRPr="00FA69E8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Excelentíssimo</w:t>
        </w:r>
      </w:smartTag>
      <w:r w:rsidRPr="00FA69E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A69E8">
          <w:rPr>
            <w:rFonts w:ascii="Arial" w:hAnsi="Arial" w:cs="Arial"/>
            <w:sz w:val="22"/>
            <w:szCs w:val="22"/>
          </w:rPr>
          <w:t>Senhor</w:t>
        </w:r>
      </w:smartTag>
      <w:r w:rsidRPr="00FA69E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Presidente</w:t>
        </w:r>
      </w:smartTag>
      <w:r w:rsidRPr="00FA69E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Casa</w:t>
        </w:r>
      </w:smartTag>
      <w:r w:rsidRPr="00FA69E8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formalidades</w:t>
        </w:r>
      </w:smartTag>
      <w:r w:rsidRPr="00FA69E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regimentais</w:t>
        </w:r>
      </w:smartTag>
      <w:r w:rsidRPr="00FA69E8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Ata</w:t>
        </w:r>
      </w:smartTag>
      <w:r w:rsidRPr="00FA69E8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trabalhos</w:t>
        </w:r>
      </w:smartTag>
      <w:r w:rsidRPr="00FA69E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Sessão</w:t>
        </w:r>
      </w:smartTag>
      <w:r w:rsidRPr="00FA69E8">
        <w:rPr>
          <w:rFonts w:ascii="Arial" w:hAnsi="Arial" w:cs="Arial"/>
          <w:sz w:val="22"/>
          <w:szCs w:val="22"/>
        </w:rPr>
        <w:t xml:space="preserve"> o registro </w:t>
      </w:r>
      <w:r w:rsidR="00374BF8" w:rsidRPr="00FA69E8">
        <w:rPr>
          <w:rFonts w:ascii="Arial" w:hAnsi="Arial" w:cs="Arial"/>
          <w:sz w:val="22"/>
          <w:szCs w:val="22"/>
        </w:rPr>
        <w:t xml:space="preserve">de nossos parabéns </w:t>
      </w:r>
      <w:r w:rsidR="002F4BBB" w:rsidRPr="00FA69E8">
        <w:rPr>
          <w:rFonts w:ascii="Arial" w:hAnsi="Arial" w:cs="Arial"/>
          <w:sz w:val="22"/>
          <w:szCs w:val="22"/>
        </w:rPr>
        <w:t>ao Centro de Educação Nossa Senhora das Graças, localizado no Parque Califórnia, pela iniciativa de trabalhar com seus alunos o tema "preservação dos recursos naturais" e por ter trazido um grupo de 40 crianças para conhecer a Câmara Municipal de Jacareí.</w:t>
      </w:r>
    </w:p>
    <w:p w:rsidR="002F4BBB" w:rsidRDefault="002F4BBB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A69E8">
        <w:rPr>
          <w:rFonts w:ascii="Arial" w:hAnsi="Arial" w:cs="Arial"/>
          <w:sz w:val="22"/>
          <w:szCs w:val="22"/>
        </w:rPr>
        <w:t>Em visita ao Lago do Parque Califórnia, as educadoras realçaram a importância da conscientização ambiental, haja vista que o referido bairro conta com oito nascentes e enfrenta atualmente um processo de degradação devido à poluição.</w:t>
      </w:r>
    </w:p>
    <w:p w:rsidR="00FA69E8" w:rsidRPr="00FA69E8" w:rsidRDefault="00FA69E8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Reconhecemos também a relevância da visita realizada pelo grupo a esta Casa Legislativa, pois proporciona uma excelente oportunidade de aprendizado.</w:t>
      </w:r>
    </w:p>
    <w:p w:rsidR="00BF791A" w:rsidRPr="00FA69E8" w:rsidRDefault="00BF791A" w:rsidP="008841E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A69E8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fim</w:t>
        </w:r>
      </w:smartTag>
      <w:r w:rsidRPr="00FA69E8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respeitosamente</w:t>
        </w:r>
      </w:smartTag>
      <w:r w:rsidR="00FA69E8">
        <w:rPr>
          <w:rFonts w:ascii="Arial" w:hAnsi="Arial" w:cs="Arial"/>
          <w:sz w:val="22"/>
          <w:szCs w:val="22"/>
        </w:rPr>
        <w:t xml:space="preserve"> </w:t>
      </w:r>
      <w:r w:rsidRPr="00FA69E8">
        <w:rPr>
          <w:rFonts w:ascii="Arial" w:hAnsi="Arial" w:cs="Arial"/>
          <w:b/>
          <w:sz w:val="22"/>
          <w:szCs w:val="22"/>
        </w:rPr>
        <w:t>REQUEREMOS</w:t>
      </w:r>
      <w:r w:rsidRPr="00FA69E8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Presidência</w:t>
        </w:r>
      </w:smartTag>
      <w:r w:rsidRPr="00FA69E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Casa</w:t>
        </w:r>
      </w:smartTag>
      <w:r w:rsidRPr="00FA69E8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providências</w:t>
        </w:r>
      </w:smartTag>
      <w:r w:rsidRPr="00FA69E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habituais</w:t>
        </w:r>
      </w:smartTag>
      <w:r w:rsidRPr="00FA69E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A69E8">
          <w:rPr>
            <w:rFonts w:ascii="Arial" w:hAnsi="Arial" w:cs="Arial"/>
            <w:sz w:val="22"/>
            <w:szCs w:val="22"/>
          </w:rPr>
          <w:t>para</w:t>
        </w:r>
      </w:smartTag>
      <w:r w:rsidRPr="00FA69E8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FA69E8">
          <w:rPr>
            <w:rFonts w:ascii="Arial" w:hAnsi="Arial" w:cs="Arial"/>
            <w:sz w:val="22"/>
            <w:szCs w:val="22"/>
          </w:rPr>
          <w:t>divulgação</w:t>
        </w:r>
      </w:smartTag>
      <w:r w:rsidRPr="00FA69E8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FA69E8">
          <w:rPr>
            <w:rFonts w:ascii="Arial" w:hAnsi="Arial" w:cs="Arial"/>
            <w:sz w:val="22"/>
            <w:szCs w:val="22"/>
          </w:rPr>
          <w:t>presente</w:t>
        </w:r>
      </w:smartTag>
      <w:r w:rsidRPr="00FA69E8">
        <w:rPr>
          <w:rFonts w:ascii="Arial" w:hAnsi="Arial" w:cs="Arial"/>
          <w:sz w:val="22"/>
          <w:szCs w:val="22"/>
        </w:rPr>
        <w:t xml:space="preserve"> manifestação</w:t>
      </w:r>
      <w:r w:rsidR="008841EA" w:rsidRPr="00FA69E8">
        <w:rPr>
          <w:rFonts w:ascii="Arial" w:hAnsi="Arial" w:cs="Arial"/>
          <w:sz w:val="22"/>
          <w:szCs w:val="22"/>
        </w:rPr>
        <w:t>, com especiais cumprimentos à diretora, ELOÍSA MARQUES MEGIUZ, à coordenadora ROSELI LEMME e às professoras PAULA REGINA HA</w:t>
      </w:r>
      <w:r w:rsidR="00F64E78">
        <w:rPr>
          <w:rFonts w:ascii="Arial" w:hAnsi="Arial" w:cs="Arial"/>
          <w:sz w:val="22"/>
          <w:szCs w:val="22"/>
        </w:rPr>
        <w:t>S</w:t>
      </w:r>
      <w:r w:rsidR="008841EA" w:rsidRPr="00FA69E8">
        <w:rPr>
          <w:rFonts w:ascii="Arial" w:hAnsi="Arial" w:cs="Arial"/>
          <w:sz w:val="22"/>
          <w:szCs w:val="22"/>
        </w:rPr>
        <w:t xml:space="preserve">MAN </w:t>
      </w:r>
      <w:r w:rsidR="00F64E78">
        <w:rPr>
          <w:rFonts w:ascii="Arial" w:hAnsi="Arial" w:cs="Arial"/>
          <w:sz w:val="22"/>
          <w:szCs w:val="22"/>
        </w:rPr>
        <w:t xml:space="preserve">DOS </w:t>
      </w:r>
      <w:bookmarkStart w:id="0" w:name="_GoBack"/>
      <w:bookmarkEnd w:id="0"/>
      <w:r w:rsidR="008841EA" w:rsidRPr="00FA69E8">
        <w:rPr>
          <w:rFonts w:ascii="Arial" w:hAnsi="Arial" w:cs="Arial"/>
          <w:sz w:val="22"/>
          <w:szCs w:val="22"/>
        </w:rPr>
        <w:t>SANTOS, CAROLINA FERREIRA RIBEIRO DOMINGOS, LUCILA ANDREOZZI, FERNANDA MOREIRA DA SILVA e REJANE DAS GRAÇAS FERREIRA RODRIGUES</w:t>
      </w:r>
      <w:r w:rsidRPr="00FA69E8">
        <w:rPr>
          <w:rFonts w:ascii="Arial" w:hAnsi="Arial" w:cs="Arial"/>
          <w:sz w:val="22"/>
          <w:szCs w:val="22"/>
        </w:rPr>
        <w:t>.</w:t>
      </w:r>
    </w:p>
    <w:p w:rsidR="000F466D" w:rsidRPr="00FA69E8" w:rsidRDefault="00BF791A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FA69E8">
          <w:rPr>
            <w:rFonts w:ascii="Arial" w:hAnsi="Arial" w:cs="Arial"/>
            <w:sz w:val="22"/>
            <w:szCs w:val="22"/>
          </w:rPr>
          <w:t>Sala</w:t>
        </w:r>
      </w:smartTag>
      <w:r w:rsidRPr="00FA69E8">
        <w:rPr>
          <w:rFonts w:ascii="Arial" w:hAnsi="Arial" w:cs="Arial"/>
          <w:sz w:val="22"/>
          <w:szCs w:val="22"/>
        </w:rPr>
        <w:t xml:space="preserve"> das Sessões, </w:t>
      </w:r>
      <w:r w:rsidR="008841EA" w:rsidRPr="00FA69E8">
        <w:rPr>
          <w:rFonts w:ascii="Arial" w:hAnsi="Arial" w:cs="Arial"/>
          <w:sz w:val="22"/>
          <w:szCs w:val="22"/>
        </w:rPr>
        <w:t>30 de março de 2016.</w:t>
      </w:r>
    </w:p>
    <w:p w:rsidR="008841EA" w:rsidRPr="00FA69E8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841EA" w:rsidRPr="00FA69E8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841EA" w:rsidRPr="00FA69E8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841EA" w:rsidRPr="00FA69E8" w:rsidRDefault="008841EA" w:rsidP="008841EA">
      <w:pPr>
        <w:jc w:val="center"/>
        <w:rPr>
          <w:rFonts w:ascii="Arial" w:hAnsi="Arial" w:cs="Arial"/>
          <w:b/>
          <w:sz w:val="22"/>
          <w:szCs w:val="22"/>
        </w:rPr>
      </w:pPr>
      <w:r w:rsidRPr="00FA69E8">
        <w:rPr>
          <w:rFonts w:ascii="Arial" w:hAnsi="Arial" w:cs="Arial"/>
          <w:b/>
          <w:sz w:val="22"/>
          <w:szCs w:val="22"/>
        </w:rPr>
        <w:t>JOSÉ FRANCISCO</w:t>
      </w:r>
    </w:p>
    <w:p w:rsidR="008841EA" w:rsidRPr="00FA69E8" w:rsidRDefault="008841EA" w:rsidP="008841EA">
      <w:pPr>
        <w:jc w:val="center"/>
        <w:rPr>
          <w:rFonts w:ascii="Arial" w:hAnsi="Arial" w:cs="Arial"/>
          <w:sz w:val="22"/>
          <w:szCs w:val="22"/>
        </w:rPr>
      </w:pPr>
      <w:r w:rsidRPr="00FA69E8">
        <w:rPr>
          <w:rFonts w:ascii="Arial" w:hAnsi="Arial" w:cs="Arial"/>
          <w:sz w:val="22"/>
          <w:szCs w:val="22"/>
        </w:rPr>
        <w:t>Vereador - PT</w:t>
      </w:r>
    </w:p>
    <w:sectPr w:rsidR="008841EA" w:rsidRPr="00FA69E8" w:rsidSect="008841EA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ABC" w:rsidRDefault="004D4ABC">
      <w:r>
        <w:separator/>
      </w:r>
    </w:p>
  </w:endnote>
  <w:endnote w:type="continuationSeparator" w:id="0">
    <w:p w:rsidR="004D4ABC" w:rsidRDefault="004D4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ABC" w:rsidRDefault="004D4ABC">
      <w:r>
        <w:separator/>
      </w:r>
    </w:p>
  </w:footnote>
  <w:footnote w:type="continuationSeparator" w:id="0">
    <w:p w:rsidR="004D4ABC" w:rsidRDefault="004D4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E28DCC" wp14:editId="30668E6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97196E0" wp14:editId="45B5F59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AFF50" wp14:editId="0541840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D727322" wp14:editId="6AB7A57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2F4BBB"/>
    <w:rsid w:val="00323F0F"/>
    <w:rsid w:val="00370290"/>
    <w:rsid w:val="00374BF8"/>
    <w:rsid w:val="003806A9"/>
    <w:rsid w:val="00397FF3"/>
    <w:rsid w:val="00412795"/>
    <w:rsid w:val="004577D1"/>
    <w:rsid w:val="00487D64"/>
    <w:rsid w:val="00493115"/>
    <w:rsid w:val="004D4ABC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841EA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4E78"/>
    <w:rsid w:val="00F73DA3"/>
    <w:rsid w:val="00FA3CFC"/>
    <w:rsid w:val="00FA69E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61BD-FA28-40B2-94C5-07B39C14F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2015-11-12T12:19:00Z</cp:lastPrinted>
  <dcterms:created xsi:type="dcterms:W3CDTF">2016-03-29T13:30:00Z</dcterms:created>
  <dcterms:modified xsi:type="dcterms:W3CDTF">2016-03-29T14:26:00Z</dcterms:modified>
</cp:coreProperties>
</file>