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37EBA">
        <w:rPr>
          <w:rFonts w:ascii="Arial" w:hAnsi="Arial" w:cs="Arial"/>
          <w:b/>
          <w:caps/>
          <w:sz w:val="28"/>
          <w:szCs w:val="28"/>
        </w:rPr>
        <w:t>465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37EBA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EBA">
              <w:rPr>
                <w:rFonts w:ascii="Arial" w:hAnsi="Arial" w:cs="Arial"/>
                <w:sz w:val="20"/>
                <w:szCs w:val="20"/>
              </w:rPr>
              <w:t>Moção Congratulatória</w:t>
            </w:r>
            <w:proofErr w:type="gramStart"/>
            <w:r w:rsidRPr="00137EBA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Pr="00137EBA">
              <w:rPr>
                <w:rFonts w:ascii="Arial" w:hAnsi="Arial" w:cs="Arial"/>
                <w:sz w:val="20"/>
                <w:szCs w:val="20"/>
              </w:rPr>
              <w:t xml:space="preserve">ao Centro de Educação Nossa Senhora das Graças pela iniciativa de levar seus alunos do 1º, 2º e 3º anos para participarem de evento realizado junto ao Lago do Parque Califórnia, em comemoração ao Dia Mundial da Água.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congratulações</w:t>
      </w:r>
      <w:r w:rsidR="00137EBA" w:rsidRPr="00137EBA">
        <w:t xml:space="preserve"> </w:t>
      </w:r>
      <w:r w:rsidR="00137EBA" w:rsidRPr="00137EBA">
        <w:rPr>
          <w:rFonts w:ascii="Arial" w:hAnsi="Arial" w:cs="Arial"/>
        </w:rPr>
        <w:t>ao Centro de Educação Nossa Senhora das Graças pela iniciativa de levar seus alunos do 1º, 2º e 3º anos para participarem de evento realizado junto ao Lago do Parque Califórnia, em comemoração ao Dia Mundial da Água</w:t>
      </w:r>
      <w:r w:rsidR="00BF0AA2">
        <w:rPr>
          <w:rFonts w:ascii="Arial" w:hAnsi="Arial" w:cs="Arial"/>
        </w:rPr>
        <w:t>, celebrado em 22 de abril</w:t>
      </w:r>
      <w:r w:rsidR="00137EBA" w:rsidRPr="00137EBA">
        <w:rPr>
          <w:rFonts w:ascii="Arial" w:hAnsi="Arial" w:cs="Arial"/>
        </w:rPr>
        <w:t>.</w:t>
      </w:r>
    </w:p>
    <w:p w:rsidR="00137EBA" w:rsidRPr="00BF791A" w:rsidRDefault="00137E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Após a visita</w:t>
      </w:r>
      <w:r w:rsidR="00BF0AA2">
        <w:rPr>
          <w:rFonts w:ascii="Arial" w:hAnsi="Arial" w:cs="Arial"/>
        </w:rPr>
        <w:t>, quando tiveram a oportunidade de observar a situação atual do manancial</w:t>
      </w:r>
      <w:bookmarkStart w:id="0" w:name="_GoBack"/>
      <w:bookmarkEnd w:id="0"/>
      <w:r>
        <w:rPr>
          <w:rFonts w:ascii="Arial" w:hAnsi="Arial" w:cs="Arial"/>
        </w:rPr>
        <w:t>, os alunos se reuniram e apresentaram excelentes sugestões para solucionar os problemas encontrados, demonstrando ótimas noções de consciência ambiental.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37EBA">
        <w:rPr>
          <w:rFonts w:ascii="Arial" w:hAnsi="Arial" w:cs="Arial"/>
        </w:rPr>
        <w:t>6</w:t>
      </w:r>
      <w:proofErr w:type="gramEnd"/>
      <w:r w:rsidR="00137EBA">
        <w:rPr>
          <w:rFonts w:ascii="Arial" w:hAnsi="Arial" w:cs="Arial"/>
        </w:rPr>
        <w:t xml:space="preserve"> de abril de 2016.</w:t>
      </w:r>
    </w:p>
    <w:p w:rsidR="00137EBA" w:rsidRDefault="00137E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7EBA" w:rsidRDefault="00137E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7EBA" w:rsidRDefault="00137E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7EBA" w:rsidRPr="00A34F2C" w:rsidRDefault="00137EBA" w:rsidP="00137EB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137EBA" w:rsidRPr="00A34F2C" w:rsidRDefault="00137EBA" w:rsidP="00137E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137E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3D5" w:rsidRDefault="001433D5">
      <w:r>
        <w:separator/>
      </w:r>
    </w:p>
  </w:endnote>
  <w:endnote w:type="continuationSeparator" w:id="0">
    <w:p w:rsidR="001433D5" w:rsidRDefault="0014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3D5" w:rsidRDefault="001433D5">
      <w:r>
        <w:separator/>
      </w:r>
    </w:p>
  </w:footnote>
  <w:footnote w:type="continuationSeparator" w:id="0">
    <w:p w:rsidR="001433D5" w:rsidRDefault="00143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E71C36B" wp14:editId="7D62B6C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F0B31D5" wp14:editId="7B83991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295B41F" wp14:editId="442BC0C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5D8FA959" wp14:editId="6B60B3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37EBA"/>
    <w:rsid w:val="001433D5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0AA2"/>
    <w:rsid w:val="00BF791A"/>
    <w:rsid w:val="00C06BEA"/>
    <w:rsid w:val="00C36E68"/>
    <w:rsid w:val="00C44D39"/>
    <w:rsid w:val="00C835D7"/>
    <w:rsid w:val="00CA759E"/>
    <w:rsid w:val="00CB2BAB"/>
    <w:rsid w:val="00CD3377"/>
    <w:rsid w:val="00D14EB1"/>
    <w:rsid w:val="00D2072E"/>
    <w:rsid w:val="00D73E27"/>
    <w:rsid w:val="00D93C49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B022-6C6C-485F-A18C-247CB134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1</Pages>
  <Words>181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2016-04-04T18:52:00Z</dcterms:created>
  <dcterms:modified xsi:type="dcterms:W3CDTF">2016-04-04T19:37:00Z</dcterms:modified>
</cp:coreProperties>
</file>