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78" w:rsidRPr="00E66926" w:rsidRDefault="00490078" w:rsidP="00CF740B">
      <w:pPr>
        <w:spacing w:before="1440" w:after="120"/>
        <w:jc w:val="center"/>
        <w:rPr>
          <w:rFonts w:cs="Arial"/>
          <w:b/>
          <w:caps/>
          <w:sz w:val="28"/>
          <w:szCs w:val="28"/>
          <w:lang w:val="en-US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</w:t>
      </w:r>
      <w:r w:rsidRPr="003F3969">
        <w:rPr>
          <w:rFonts w:cs="Arial"/>
          <w:b/>
          <w:caps/>
          <w:noProof/>
          <w:sz w:val="28"/>
          <w:szCs w:val="28"/>
        </w:rPr>
        <w:t>469</w:t>
      </w:r>
      <w:r w:rsidR="0085584E">
        <w:rPr>
          <w:rFonts w:cs="Arial"/>
          <w:b/>
          <w:caps/>
          <w:sz w:val="28"/>
          <w:szCs w:val="28"/>
        </w:rPr>
        <w:t>/16</w:t>
      </w:r>
      <w:bookmarkStart w:id="0" w:name="_GoBack"/>
      <w:bookmarkEnd w:id="0"/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90078" w:rsidRPr="00066797">
        <w:tc>
          <w:tcPr>
            <w:tcW w:w="1030" w:type="dxa"/>
          </w:tcPr>
          <w:p w:rsidR="00490078" w:rsidRPr="00066797" w:rsidRDefault="0049007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90078" w:rsidRPr="00066797" w:rsidRDefault="00490078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F3969">
              <w:rPr>
                <w:rFonts w:cs="Arial"/>
                <w:noProof/>
                <w:sz w:val="20"/>
                <w:szCs w:val="20"/>
              </w:rPr>
              <w:t>Congratula o servidor MAURÍLIO JUNQUEIRA DOS SANTOS por oportunidade de sua aposentadoria no serviço público municipal, com enaltecimento ao relevante trabalho prestado ao Município.</w:t>
            </w:r>
          </w:p>
        </w:tc>
      </w:tr>
    </w:tbl>
    <w:p w:rsidR="00490078" w:rsidRPr="002C2C85" w:rsidRDefault="00490078" w:rsidP="009D6D70">
      <w:pPr>
        <w:tabs>
          <w:tab w:val="left" w:pos="-600"/>
        </w:tabs>
        <w:spacing w:before="480" w:after="24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Excelentíssimo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Senhor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Presidente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formalidades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regimentais</w:t>
        </w:r>
      </w:smartTag>
      <w:r w:rsidRPr="002C2C85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2C2C85">
          <w:rPr>
            <w:rFonts w:cs="Arial"/>
            <w:sz w:val="23"/>
            <w:szCs w:val="23"/>
          </w:rPr>
          <w:t>Ata</w:t>
        </w:r>
      </w:smartTag>
      <w:r w:rsidRPr="002C2C85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2C2C85">
          <w:rPr>
            <w:rFonts w:cs="Arial"/>
            <w:sz w:val="23"/>
            <w:szCs w:val="23"/>
          </w:rPr>
          <w:t>trabalhos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Sessão</w:t>
        </w:r>
      </w:smartTag>
      <w:r w:rsidRPr="002C2C85">
        <w:rPr>
          <w:rFonts w:cs="Arial"/>
          <w:sz w:val="23"/>
          <w:szCs w:val="23"/>
        </w:rPr>
        <w:t xml:space="preserve"> o registro </w:t>
      </w:r>
      <w:r w:rsidRPr="003F3969">
        <w:rPr>
          <w:rFonts w:cs="Arial"/>
          <w:noProof/>
          <w:sz w:val="23"/>
          <w:szCs w:val="23"/>
        </w:rPr>
        <w:t>de nossas congratulações ao servidor MAURÍLIO JUNQUEIRA DOS SANTOS por oportunidade de sua aposentadoria no serviço público municipal, com enaltecimento ao relevante trabalho prestado ao Município.</w:t>
      </w:r>
    </w:p>
    <w:p w:rsidR="00490078" w:rsidRDefault="00490078" w:rsidP="00561A77">
      <w:pPr>
        <w:tabs>
          <w:tab w:val="left" w:pos="-600"/>
        </w:tabs>
        <w:spacing w:after="240"/>
        <w:ind w:firstLine="1701"/>
        <w:rPr>
          <w:rFonts w:cs="Arial"/>
          <w:sz w:val="23"/>
          <w:szCs w:val="23"/>
        </w:rPr>
      </w:pPr>
      <w:r w:rsidRPr="003F3969">
        <w:rPr>
          <w:rFonts w:cs="Arial"/>
          <w:noProof/>
          <w:sz w:val="23"/>
          <w:szCs w:val="23"/>
        </w:rPr>
        <w:t>Objetiva a presente homenagem parabenizar o servidor por sua aposentadoria, engrandecendo o trabalho que desenvolveu em prol do Município, oportunidade em que também desejamos-lhe sucesso nessa nova etapa de sua vida.</w:t>
      </w:r>
    </w:p>
    <w:p w:rsidR="00490078" w:rsidRPr="002C2C85" w:rsidRDefault="00490078" w:rsidP="00751266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fim</w:t>
        </w:r>
      </w:smartTag>
      <w:r w:rsidRPr="002C2C85">
        <w:rPr>
          <w:rFonts w:cs="Arial"/>
          <w:sz w:val="23"/>
          <w:szCs w:val="23"/>
        </w:rPr>
        <w:t xml:space="preserve">,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respeitosamente</w:t>
        </w:r>
      </w:smartTag>
      <w:r w:rsidRPr="002C2C85">
        <w:rPr>
          <w:rFonts w:cs="Arial"/>
          <w:sz w:val="23"/>
          <w:szCs w:val="23"/>
        </w:rPr>
        <w:t xml:space="preserve"> </w:t>
      </w: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à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Presidência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providências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habituais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para</w:t>
        </w:r>
      </w:smartTag>
      <w:r w:rsidRPr="002C2C85">
        <w:rPr>
          <w:rFonts w:cs="Arial"/>
          <w:sz w:val="23"/>
          <w:szCs w:val="23"/>
        </w:rPr>
        <w:t xml:space="preserve"> a </w:t>
      </w:r>
      <w:smartTag w:uri="schemas-houaiss/acao" w:element="dm">
        <w:r w:rsidRPr="002C2C85">
          <w:rPr>
            <w:rFonts w:cs="Arial"/>
            <w:sz w:val="23"/>
            <w:szCs w:val="23"/>
          </w:rPr>
          <w:t>divulgação</w:t>
        </w:r>
      </w:smartTag>
      <w:r w:rsidRPr="002C2C85">
        <w:rPr>
          <w:rFonts w:cs="Arial"/>
          <w:sz w:val="23"/>
          <w:szCs w:val="23"/>
        </w:rPr>
        <w:t xml:space="preserve"> da </w:t>
      </w:r>
      <w:smartTag w:uri="schemas-houaiss/acao" w:element="dm">
        <w:r w:rsidRPr="002C2C85">
          <w:rPr>
            <w:rFonts w:cs="Arial"/>
            <w:sz w:val="23"/>
            <w:szCs w:val="23"/>
          </w:rPr>
          <w:t>presente</w:t>
        </w:r>
      </w:smartTag>
      <w:r w:rsidRPr="002C2C85">
        <w:rPr>
          <w:rFonts w:cs="Arial"/>
          <w:sz w:val="23"/>
          <w:szCs w:val="23"/>
        </w:rPr>
        <w:t xml:space="preserve"> manifestação. </w:t>
      </w:r>
    </w:p>
    <w:p w:rsidR="00490078" w:rsidRPr="00942711" w:rsidRDefault="00490078" w:rsidP="004A7BFF">
      <w:pPr>
        <w:tabs>
          <w:tab w:val="left" w:pos="-600"/>
        </w:tabs>
        <w:ind w:firstLine="1701"/>
      </w:pPr>
    </w:p>
    <w:p w:rsidR="00490078" w:rsidRPr="002C2C85" w:rsidRDefault="00490078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Sala das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Sessões</w:t>
        </w:r>
      </w:smartTag>
      <w:r w:rsidRPr="002C2C85">
        <w:rPr>
          <w:rFonts w:cs="Arial"/>
          <w:sz w:val="23"/>
          <w:szCs w:val="23"/>
        </w:rPr>
        <w:t xml:space="preserve">, </w:t>
      </w:r>
      <w:r>
        <w:rPr>
          <w:rFonts w:cs="Arial"/>
          <w:sz w:val="23"/>
          <w:szCs w:val="23"/>
        </w:rPr>
        <w:t xml:space="preserve">6 de abril </w:t>
      </w:r>
      <w:r w:rsidRPr="002C2C85">
        <w:rPr>
          <w:rFonts w:cs="Arial"/>
          <w:sz w:val="23"/>
          <w:szCs w:val="23"/>
        </w:rPr>
        <w:t xml:space="preserve">de </w:t>
      </w:r>
      <w:r>
        <w:rPr>
          <w:rFonts w:cs="Arial"/>
          <w:sz w:val="23"/>
          <w:szCs w:val="23"/>
        </w:rPr>
        <w:t>2016</w:t>
      </w:r>
      <w:r w:rsidRPr="002C2C85">
        <w:rPr>
          <w:rFonts w:cs="Arial"/>
          <w:sz w:val="23"/>
          <w:szCs w:val="23"/>
        </w:rPr>
        <w:t>.</w:t>
      </w:r>
    </w:p>
    <w:p w:rsidR="00490078" w:rsidRDefault="00490078" w:rsidP="006D7E59">
      <w:pPr>
        <w:tabs>
          <w:tab w:val="left" w:pos="-600"/>
        </w:tabs>
        <w:spacing w:after="120" w:line="240" w:lineRule="auto"/>
        <w:ind w:firstLine="1701"/>
        <w:rPr>
          <w:rFonts w:cs="Arial"/>
          <w:sz w:val="23"/>
          <w:szCs w:val="23"/>
        </w:rPr>
      </w:pPr>
    </w:p>
    <w:p w:rsidR="00490078" w:rsidRPr="00D335B1" w:rsidRDefault="00490078" w:rsidP="00670BA7">
      <w:pPr>
        <w:spacing w:line="240" w:lineRule="auto"/>
        <w:jc w:val="center"/>
        <w:rPr>
          <w:rFonts w:cs="Arial"/>
          <w:b/>
          <w:sz w:val="32"/>
          <w:szCs w:val="21"/>
        </w:rPr>
      </w:pPr>
    </w:p>
    <w:p w:rsidR="00490078" w:rsidRPr="004255BF" w:rsidRDefault="00490078" w:rsidP="00C877FC">
      <w:pPr>
        <w:spacing w:line="240" w:lineRule="auto"/>
        <w:jc w:val="center"/>
        <w:rPr>
          <w:rFonts w:cs="Arial"/>
          <w:b/>
          <w:sz w:val="22"/>
          <w:szCs w:val="23"/>
        </w:rPr>
      </w:pPr>
      <w:r w:rsidRPr="004255BF">
        <w:rPr>
          <w:rFonts w:cs="Arial"/>
          <w:b/>
          <w:sz w:val="22"/>
          <w:szCs w:val="23"/>
        </w:rPr>
        <w:t>ANA LINO</w:t>
      </w:r>
    </w:p>
    <w:p w:rsidR="00490078" w:rsidRDefault="00490078" w:rsidP="00C877FC">
      <w:pPr>
        <w:spacing w:line="240" w:lineRule="auto"/>
        <w:jc w:val="center"/>
        <w:rPr>
          <w:rFonts w:cs="Arial"/>
          <w:szCs w:val="23"/>
        </w:rPr>
      </w:pPr>
      <w:r>
        <w:rPr>
          <w:rFonts w:cs="Arial"/>
          <w:szCs w:val="23"/>
        </w:rPr>
        <w:t>Vereadora – PSD</w:t>
      </w:r>
    </w:p>
    <w:p w:rsidR="00490078" w:rsidRPr="004255BF" w:rsidRDefault="00490078" w:rsidP="00C877FC">
      <w:pPr>
        <w:spacing w:line="240" w:lineRule="auto"/>
        <w:jc w:val="center"/>
        <w:rPr>
          <w:rFonts w:cs="Arial"/>
          <w:sz w:val="22"/>
        </w:rPr>
      </w:pPr>
      <w:r w:rsidRPr="004255BF">
        <w:rPr>
          <w:rFonts w:cs="Arial"/>
          <w:sz w:val="22"/>
          <w:szCs w:val="23"/>
        </w:rPr>
        <w:t>2ª Secretária</w:t>
      </w:r>
    </w:p>
    <w:p w:rsidR="00490078" w:rsidRDefault="00490078" w:rsidP="00473055">
      <w:pPr>
        <w:spacing w:line="240" w:lineRule="auto"/>
        <w:jc w:val="center"/>
        <w:rPr>
          <w:rFonts w:cs="Arial"/>
          <w:sz w:val="22"/>
          <w:szCs w:val="22"/>
        </w:rPr>
        <w:sectPr w:rsidR="00490078" w:rsidSect="00490078">
          <w:headerReference w:type="default" r:id="rId8"/>
          <w:footerReference w:type="default" r:id="rId9"/>
          <w:pgSz w:w="11907" w:h="16840" w:code="9"/>
          <w:pgMar w:top="1797" w:right="1134" w:bottom="1078" w:left="1701" w:header="567" w:footer="860" w:gutter="0"/>
          <w:pgNumType w:start="1"/>
          <w:cols w:space="708"/>
          <w:docGrid w:linePitch="360"/>
        </w:sectPr>
      </w:pPr>
    </w:p>
    <w:p w:rsidR="00490078" w:rsidRPr="004D2E03" w:rsidRDefault="00490078" w:rsidP="00473055">
      <w:pPr>
        <w:spacing w:line="240" w:lineRule="auto"/>
        <w:jc w:val="center"/>
        <w:rPr>
          <w:rFonts w:cs="Arial"/>
          <w:sz w:val="22"/>
          <w:szCs w:val="22"/>
        </w:rPr>
      </w:pPr>
    </w:p>
    <w:sectPr w:rsidR="00490078" w:rsidRPr="004D2E03" w:rsidSect="00490078">
      <w:headerReference w:type="default" r:id="rId10"/>
      <w:footerReference w:type="default" r:id="rId11"/>
      <w:type w:val="continuous"/>
      <w:pgSz w:w="11907" w:h="16840" w:code="9"/>
      <w:pgMar w:top="1797" w:right="1134" w:bottom="1078" w:left="1701" w:header="567" w:footer="8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92" w:rsidRDefault="000A5F92">
      <w:r>
        <w:separator/>
      </w:r>
    </w:p>
  </w:endnote>
  <w:endnote w:type="continuationSeparator" w:id="0">
    <w:p w:rsidR="000A5F92" w:rsidRDefault="000A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078" w:rsidRPr="00454D4A" w:rsidRDefault="00490078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Pr="00454D4A" w:rsidRDefault="00473055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92" w:rsidRDefault="000A5F92">
      <w:r>
        <w:separator/>
      </w:r>
    </w:p>
  </w:footnote>
  <w:footnote w:type="continuationSeparator" w:id="0">
    <w:p w:rsidR="000A5F92" w:rsidRDefault="000A5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078" w:rsidRDefault="00490078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0078" w:rsidRPr="00B80FC2" w:rsidRDefault="00490078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490078" w:rsidRPr="00C920A8" w:rsidRDefault="00490078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0078" w:rsidRPr="00AB499B" w:rsidRDefault="00490078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left:0;text-align:left;margin-left:2pt;margin-top:2.8pt;width:453.3pt;height:44.9pt;z-index:25166131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490078" w:rsidRPr="00B80FC2" w:rsidRDefault="00490078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490078" w:rsidRPr="00C920A8" w:rsidRDefault="00490078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eCovEAAAA2gAAAA8AAABkcnMvZG93bnJldi54bWxEj0FrwkAUhO+F/oflCb3VjRZsjVmlCEpB&#10;KzQK8fjIPrPB7NuQ3Zr033eFQo/DzHzDZKvBNuJGna8dK5iMExDEpdM1VwpOx83zGwgfkDU2jknB&#10;D3lYLR8fMky16/mLbnmoRISwT1GBCaFNpfSlIYt+7Fri6F1cZzFE2VVSd9hHuG3kNElm0mLNccFg&#10;S2tD5TX/tgqKyd6cd/2heMHt8FlfNnOt13OlnkbD+wJEoCH8h//aH1rBK9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eCovEAAAA2gAAAA8AAAAAAAAAAAAAAAAA&#10;nwIAAGRycy9kb3ducmV2LnhtbFBLBQYAAAAABAAEAPcAAACQAwAAAAA=&#10;">
                <v:imagedata r:id="rId2" o:title="Câmara - Brasão"/>
              </v:shape>
              <v:shape id="Text Box 8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<v:textbox inset="0,0,0,0">
                  <w:txbxContent>
                    <w:p w:rsidR="00490078" w:rsidRPr="00AB499B" w:rsidRDefault="00490078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90078" w:rsidRPr="00C43D1C" w:rsidRDefault="00490078" w:rsidP="00C43D1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Default="00490078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B80FC2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473055" w:rsidRPr="00C920A8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AB499B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30" style="position:absolute;left:0;text-align:left;margin-left:2pt;margin-top:2.8pt;width:453.3pt;height:44.9pt;z-index:25165926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KXQDeJYEAACK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473055" w:rsidRPr="00B80FC2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473055" w:rsidRPr="00C920A8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3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4" o:spid="_x0000_s103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473055" w:rsidRPr="00AB499B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73055" w:rsidRPr="00C43D1C" w:rsidRDefault="00473055" w:rsidP="00C43D1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16B73"/>
    <w:rsid w:val="00017134"/>
    <w:rsid w:val="0002099D"/>
    <w:rsid w:val="00022779"/>
    <w:rsid w:val="0003551B"/>
    <w:rsid w:val="00037A62"/>
    <w:rsid w:val="00042477"/>
    <w:rsid w:val="000539D8"/>
    <w:rsid w:val="00057434"/>
    <w:rsid w:val="0006195F"/>
    <w:rsid w:val="00066797"/>
    <w:rsid w:val="0007438F"/>
    <w:rsid w:val="000771CA"/>
    <w:rsid w:val="00094612"/>
    <w:rsid w:val="000A5F92"/>
    <w:rsid w:val="000B047A"/>
    <w:rsid w:val="000B71EE"/>
    <w:rsid w:val="000C63B5"/>
    <w:rsid w:val="000D0011"/>
    <w:rsid w:val="000D7807"/>
    <w:rsid w:val="000E6126"/>
    <w:rsid w:val="000F62FA"/>
    <w:rsid w:val="001864BC"/>
    <w:rsid w:val="00193F32"/>
    <w:rsid w:val="00196BE9"/>
    <w:rsid w:val="001A7D33"/>
    <w:rsid w:val="001B00ED"/>
    <w:rsid w:val="001B1C31"/>
    <w:rsid w:val="001C2493"/>
    <w:rsid w:val="001D0BC6"/>
    <w:rsid w:val="001D3F14"/>
    <w:rsid w:val="001F1EEA"/>
    <w:rsid w:val="00206C86"/>
    <w:rsid w:val="00217146"/>
    <w:rsid w:val="00223ADE"/>
    <w:rsid w:val="002244A8"/>
    <w:rsid w:val="00240C08"/>
    <w:rsid w:val="002416BB"/>
    <w:rsid w:val="00243BE7"/>
    <w:rsid w:val="0024638E"/>
    <w:rsid w:val="00253056"/>
    <w:rsid w:val="00255B09"/>
    <w:rsid w:val="002567BF"/>
    <w:rsid w:val="00261C3D"/>
    <w:rsid w:val="00262EE8"/>
    <w:rsid w:val="00264993"/>
    <w:rsid w:val="002675FC"/>
    <w:rsid w:val="002B171E"/>
    <w:rsid w:val="002C021A"/>
    <w:rsid w:val="002C072B"/>
    <w:rsid w:val="002C09DE"/>
    <w:rsid w:val="002C2C85"/>
    <w:rsid w:val="002D70C2"/>
    <w:rsid w:val="002F170D"/>
    <w:rsid w:val="002F5604"/>
    <w:rsid w:val="00311B6B"/>
    <w:rsid w:val="00312E36"/>
    <w:rsid w:val="003132C3"/>
    <w:rsid w:val="00324590"/>
    <w:rsid w:val="00327CD3"/>
    <w:rsid w:val="00346B8F"/>
    <w:rsid w:val="003554A4"/>
    <w:rsid w:val="003641D7"/>
    <w:rsid w:val="003701DD"/>
    <w:rsid w:val="00381415"/>
    <w:rsid w:val="00390B29"/>
    <w:rsid w:val="00395A77"/>
    <w:rsid w:val="00397788"/>
    <w:rsid w:val="00397E28"/>
    <w:rsid w:val="003C60A6"/>
    <w:rsid w:val="003D28ED"/>
    <w:rsid w:val="003E5D21"/>
    <w:rsid w:val="003F7C25"/>
    <w:rsid w:val="00410462"/>
    <w:rsid w:val="00412981"/>
    <w:rsid w:val="00450A23"/>
    <w:rsid w:val="00454DBE"/>
    <w:rsid w:val="00473055"/>
    <w:rsid w:val="00474F3F"/>
    <w:rsid w:val="00476D0D"/>
    <w:rsid w:val="00480483"/>
    <w:rsid w:val="00483FC2"/>
    <w:rsid w:val="00490078"/>
    <w:rsid w:val="00492C6E"/>
    <w:rsid w:val="00497D24"/>
    <w:rsid w:val="004A7BFF"/>
    <w:rsid w:val="004B1C55"/>
    <w:rsid w:val="004B461A"/>
    <w:rsid w:val="004B5EC1"/>
    <w:rsid w:val="004C0493"/>
    <w:rsid w:val="004D51A6"/>
    <w:rsid w:val="004D52B0"/>
    <w:rsid w:val="004D7C09"/>
    <w:rsid w:val="004F03FF"/>
    <w:rsid w:val="004F18C8"/>
    <w:rsid w:val="00500D4C"/>
    <w:rsid w:val="0050460C"/>
    <w:rsid w:val="005127FE"/>
    <w:rsid w:val="00513E30"/>
    <w:rsid w:val="00535BEB"/>
    <w:rsid w:val="005475DC"/>
    <w:rsid w:val="00561A77"/>
    <w:rsid w:val="0057283D"/>
    <w:rsid w:val="00573D6D"/>
    <w:rsid w:val="005B323D"/>
    <w:rsid w:val="005B6820"/>
    <w:rsid w:val="005C0F8B"/>
    <w:rsid w:val="005C4865"/>
    <w:rsid w:val="005C4EF5"/>
    <w:rsid w:val="005E0B41"/>
    <w:rsid w:val="005E4E56"/>
    <w:rsid w:val="005E518D"/>
    <w:rsid w:val="005E692C"/>
    <w:rsid w:val="0060514F"/>
    <w:rsid w:val="00614E4A"/>
    <w:rsid w:val="006172D2"/>
    <w:rsid w:val="00622CB1"/>
    <w:rsid w:val="00630C6F"/>
    <w:rsid w:val="006313E9"/>
    <w:rsid w:val="00634017"/>
    <w:rsid w:val="006407AF"/>
    <w:rsid w:val="00645BA4"/>
    <w:rsid w:val="00652FBB"/>
    <w:rsid w:val="00670BA7"/>
    <w:rsid w:val="00670D20"/>
    <w:rsid w:val="006738EF"/>
    <w:rsid w:val="006845DD"/>
    <w:rsid w:val="006B1B3D"/>
    <w:rsid w:val="006D6EE7"/>
    <w:rsid w:val="006D7E59"/>
    <w:rsid w:val="006E592C"/>
    <w:rsid w:val="0070390E"/>
    <w:rsid w:val="007431BE"/>
    <w:rsid w:val="007447E7"/>
    <w:rsid w:val="0074532C"/>
    <w:rsid w:val="00750556"/>
    <w:rsid w:val="00751266"/>
    <w:rsid w:val="00763557"/>
    <w:rsid w:val="00767750"/>
    <w:rsid w:val="0077743A"/>
    <w:rsid w:val="00782872"/>
    <w:rsid w:val="00785AC3"/>
    <w:rsid w:val="007A16AA"/>
    <w:rsid w:val="007B58D6"/>
    <w:rsid w:val="007D2D4C"/>
    <w:rsid w:val="007E005C"/>
    <w:rsid w:val="007E2B2D"/>
    <w:rsid w:val="007E5956"/>
    <w:rsid w:val="007E5EE3"/>
    <w:rsid w:val="00800A2A"/>
    <w:rsid w:val="00815035"/>
    <w:rsid w:val="00837779"/>
    <w:rsid w:val="00855136"/>
    <w:rsid w:val="0085584E"/>
    <w:rsid w:val="00857B25"/>
    <w:rsid w:val="00862CD5"/>
    <w:rsid w:val="008766A9"/>
    <w:rsid w:val="008863D0"/>
    <w:rsid w:val="008867F1"/>
    <w:rsid w:val="00893C5F"/>
    <w:rsid w:val="008956A1"/>
    <w:rsid w:val="008B1A9B"/>
    <w:rsid w:val="008B6411"/>
    <w:rsid w:val="008C39DB"/>
    <w:rsid w:val="008C6A5E"/>
    <w:rsid w:val="00902595"/>
    <w:rsid w:val="00913647"/>
    <w:rsid w:val="00930590"/>
    <w:rsid w:val="00942711"/>
    <w:rsid w:val="009446AF"/>
    <w:rsid w:val="00946D5A"/>
    <w:rsid w:val="00946E58"/>
    <w:rsid w:val="00951D3F"/>
    <w:rsid w:val="00955688"/>
    <w:rsid w:val="009625C8"/>
    <w:rsid w:val="0098059E"/>
    <w:rsid w:val="00990B9A"/>
    <w:rsid w:val="00990DBF"/>
    <w:rsid w:val="009931F3"/>
    <w:rsid w:val="009B2D17"/>
    <w:rsid w:val="009C7DB3"/>
    <w:rsid w:val="009D0A2F"/>
    <w:rsid w:val="009D5637"/>
    <w:rsid w:val="009D6D70"/>
    <w:rsid w:val="009F69FF"/>
    <w:rsid w:val="009F6D43"/>
    <w:rsid w:val="00A0156A"/>
    <w:rsid w:val="00A02E22"/>
    <w:rsid w:val="00A058E2"/>
    <w:rsid w:val="00A13AE5"/>
    <w:rsid w:val="00A438FE"/>
    <w:rsid w:val="00A4461C"/>
    <w:rsid w:val="00A467FC"/>
    <w:rsid w:val="00A5086F"/>
    <w:rsid w:val="00A508FE"/>
    <w:rsid w:val="00A577B7"/>
    <w:rsid w:val="00A95389"/>
    <w:rsid w:val="00A97875"/>
    <w:rsid w:val="00AA1B99"/>
    <w:rsid w:val="00AA3CEA"/>
    <w:rsid w:val="00AB2834"/>
    <w:rsid w:val="00AC063B"/>
    <w:rsid w:val="00AC13DD"/>
    <w:rsid w:val="00AC1897"/>
    <w:rsid w:val="00AC297E"/>
    <w:rsid w:val="00AC6A4A"/>
    <w:rsid w:val="00AC6C10"/>
    <w:rsid w:val="00AD7D76"/>
    <w:rsid w:val="00AE23DD"/>
    <w:rsid w:val="00AE4239"/>
    <w:rsid w:val="00AF409F"/>
    <w:rsid w:val="00B00FAC"/>
    <w:rsid w:val="00B11375"/>
    <w:rsid w:val="00B14E10"/>
    <w:rsid w:val="00B23E86"/>
    <w:rsid w:val="00B248EB"/>
    <w:rsid w:val="00B645A7"/>
    <w:rsid w:val="00B67609"/>
    <w:rsid w:val="00B80FC2"/>
    <w:rsid w:val="00B92E52"/>
    <w:rsid w:val="00BA3901"/>
    <w:rsid w:val="00BA6588"/>
    <w:rsid w:val="00BA7C82"/>
    <w:rsid w:val="00BC0993"/>
    <w:rsid w:val="00BC30D4"/>
    <w:rsid w:val="00BD0E65"/>
    <w:rsid w:val="00BF2A2B"/>
    <w:rsid w:val="00BF6EF6"/>
    <w:rsid w:val="00C038A7"/>
    <w:rsid w:val="00C1796F"/>
    <w:rsid w:val="00C22DF0"/>
    <w:rsid w:val="00C32966"/>
    <w:rsid w:val="00C32B42"/>
    <w:rsid w:val="00C35177"/>
    <w:rsid w:val="00C35BAE"/>
    <w:rsid w:val="00C43D1C"/>
    <w:rsid w:val="00C539D9"/>
    <w:rsid w:val="00C733C3"/>
    <w:rsid w:val="00C7790B"/>
    <w:rsid w:val="00C77CB7"/>
    <w:rsid w:val="00C861F6"/>
    <w:rsid w:val="00C9106B"/>
    <w:rsid w:val="00C920A8"/>
    <w:rsid w:val="00CA6D7C"/>
    <w:rsid w:val="00CB4AB2"/>
    <w:rsid w:val="00CB76B2"/>
    <w:rsid w:val="00CC23CB"/>
    <w:rsid w:val="00CC3640"/>
    <w:rsid w:val="00CD2AFA"/>
    <w:rsid w:val="00CD5E4F"/>
    <w:rsid w:val="00CF08AC"/>
    <w:rsid w:val="00CF3E5E"/>
    <w:rsid w:val="00CF740B"/>
    <w:rsid w:val="00D1052F"/>
    <w:rsid w:val="00D15D7C"/>
    <w:rsid w:val="00D240A6"/>
    <w:rsid w:val="00D320A1"/>
    <w:rsid w:val="00D335B1"/>
    <w:rsid w:val="00D35F1A"/>
    <w:rsid w:val="00D364A4"/>
    <w:rsid w:val="00D372B8"/>
    <w:rsid w:val="00D4586D"/>
    <w:rsid w:val="00D521A5"/>
    <w:rsid w:val="00D60A66"/>
    <w:rsid w:val="00D65093"/>
    <w:rsid w:val="00D7273E"/>
    <w:rsid w:val="00D749B6"/>
    <w:rsid w:val="00D84295"/>
    <w:rsid w:val="00D95A07"/>
    <w:rsid w:val="00D96113"/>
    <w:rsid w:val="00DA2047"/>
    <w:rsid w:val="00DB1110"/>
    <w:rsid w:val="00DB62CA"/>
    <w:rsid w:val="00DC63AC"/>
    <w:rsid w:val="00DC7800"/>
    <w:rsid w:val="00DE1F9E"/>
    <w:rsid w:val="00DF33BA"/>
    <w:rsid w:val="00E017F7"/>
    <w:rsid w:val="00E06637"/>
    <w:rsid w:val="00E072D0"/>
    <w:rsid w:val="00E0747A"/>
    <w:rsid w:val="00E120EC"/>
    <w:rsid w:val="00E20175"/>
    <w:rsid w:val="00E26829"/>
    <w:rsid w:val="00E30FF6"/>
    <w:rsid w:val="00E334A9"/>
    <w:rsid w:val="00E40BBD"/>
    <w:rsid w:val="00E41F7C"/>
    <w:rsid w:val="00E43D3F"/>
    <w:rsid w:val="00E44372"/>
    <w:rsid w:val="00E66926"/>
    <w:rsid w:val="00E73865"/>
    <w:rsid w:val="00E812C5"/>
    <w:rsid w:val="00EB41D0"/>
    <w:rsid w:val="00EC4362"/>
    <w:rsid w:val="00EC7056"/>
    <w:rsid w:val="00ED27BF"/>
    <w:rsid w:val="00ED5191"/>
    <w:rsid w:val="00ED5C6E"/>
    <w:rsid w:val="00EE105F"/>
    <w:rsid w:val="00EE2B03"/>
    <w:rsid w:val="00EE3178"/>
    <w:rsid w:val="00EE6392"/>
    <w:rsid w:val="00F113C7"/>
    <w:rsid w:val="00F16E52"/>
    <w:rsid w:val="00F24611"/>
    <w:rsid w:val="00F34D45"/>
    <w:rsid w:val="00F433D1"/>
    <w:rsid w:val="00F572AF"/>
    <w:rsid w:val="00F613C0"/>
    <w:rsid w:val="00F73D05"/>
    <w:rsid w:val="00F76FF0"/>
    <w:rsid w:val="00F9637F"/>
    <w:rsid w:val="00F96D22"/>
    <w:rsid w:val="00FA3480"/>
    <w:rsid w:val="00FA6ED6"/>
    <w:rsid w:val="00FB2980"/>
    <w:rsid w:val="00FB4950"/>
    <w:rsid w:val="00FB56F1"/>
    <w:rsid w:val="00FC0025"/>
    <w:rsid w:val="00FC01B2"/>
    <w:rsid w:val="00FD119B"/>
    <w:rsid w:val="00FF0DBB"/>
    <w:rsid w:val="00FF2609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Trabalhos\RITA\Modelos\Mo&#231;&#227;o%20ok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F2E52-1BD5-4728-8FD7-A88F7441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Moção ok.dot</Template>
  <TotalTime>0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2015-06-09T17:15:00Z</cp:lastPrinted>
  <dcterms:created xsi:type="dcterms:W3CDTF">2016-04-05T14:15:00Z</dcterms:created>
  <dcterms:modified xsi:type="dcterms:W3CDTF">2016-04-05T14:19:00Z</dcterms:modified>
</cp:coreProperties>
</file>