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1169B">
        <w:rPr>
          <w:rFonts w:ascii="Arial" w:hAnsi="Arial" w:cs="Arial"/>
          <w:b/>
          <w:caps/>
          <w:sz w:val="28"/>
          <w:szCs w:val="28"/>
        </w:rPr>
        <w:t>48</w:t>
      </w:r>
      <w:r w:rsidR="00E02A6B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91070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1070">
              <w:rPr>
                <w:rFonts w:ascii="Arial" w:hAnsi="Arial" w:cs="Arial"/>
                <w:sz w:val="20"/>
                <w:szCs w:val="20"/>
              </w:rPr>
              <w:t xml:space="preserve">Parabeniza o time de futebol do </w:t>
            </w:r>
            <w:r w:rsidR="00E02A6B" w:rsidRPr="00E02A6B">
              <w:rPr>
                <w:rFonts w:ascii="Arial" w:hAnsi="Arial" w:cs="Arial"/>
                <w:sz w:val="20"/>
                <w:szCs w:val="20"/>
              </w:rPr>
              <w:t xml:space="preserve">Veraneio Ijal pela conquista do título de Campeão da 7ª Copa dos Campeões de Futebol - Esperança 2016 - Amador, cuja final ocorreu no dia 3 de abril p. </w:t>
            </w:r>
            <w:proofErr w:type="gramStart"/>
            <w:r w:rsidR="00E02A6B" w:rsidRPr="00E02A6B">
              <w:rPr>
                <w:rFonts w:ascii="Arial" w:hAnsi="Arial" w:cs="Arial"/>
                <w:sz w:val="20"/>
                <w:szCs w:val="20"/>
              </w:rPr>
              <w:t>passado.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BF791A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11169B">
        <w:rPr>
          <w:rFonts w:ascii="Arial" w:hAnsi="Arial" w:cs="Arial"/>
        </w:rPr>
        <w:t>a</w:t>
      </w:r>
      <w:r w:rsidR="0011169B" w:rsidRPr="0011169B">
        <w:rPr>
          <w:rFonts w:ascii="Arial" w:hAnsi="Arial" w:cs="Arial"/>
        </w:rPr>
        <w:t xml:space="preserve">o time de futebol </w:t>
      </w:r>
      <w:r w:rsidR="00291070" w:rsidRPr="00291070">
        <w:rPr>
          <w:rFonts w:ascii="Arial" w:hAnsi="Arial" w:cs="Arial"/>
        </w:rPr>
        <w:t xml:space="preserve">do </w:t>
      </w:r>
      <w:r w:rsidR="00E02A6B" w:rsidRPr="00E02A6B">
        <w:rPr>
          <w:rFonts w:ascii="Arial" w:hAnsi="Arial" w:cs="Arial"/>
        </w:rPr>
        <w:t>Veraneio Ijal pela conquista do título de Campeão da 7ª Copa dos Campeões de Futebol - Esperança 2016 - Amador, cuja final ocorreu no dia 3 de abril p. passado.</w:t>
      </w:r>
      <w:bookmarkStart w:id="0" w:name="_GoBack"/>
      <w:bookmarkEnd w:id="0"/>
    </w:p>
    <w:p w:rsidR="00BF791A" w:rsidRPr="00BF791A" w:rsidRDefault="0011169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smartTag w:uri="schemas-houaiss/mini" w:element="verbetes">
        <w:r w:rsidRPr="00BF791A">
          <w:rPr>
            <w:rFonts w:ascii="Arial" w:hAnsi="Arial" w:cs="Arial"/>
          </w:rPr>
          <w:t xml:space="preserve"> </w:t>
        </w:r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11169B">
        <w:rPr>
          <w:rFonts w:ascii="Arial" w:hAnsi="Arial" w:cs="Arial"/>
        </w:rPr>
        <w:t>6</w:t>
      </w:r>
      <w:proofErr w:type="gramEnd"/>
      <w:r w:rsidR="0011169B">
        <w:rPr>
          <w:rFonts w:ascii="Arial" w:hAnsi="Arial" w:cs="Arial"/>
        </w:rPr>
        <w:t xml:space="preserve"> de abril de 2016.</w:t>
      </w:r>
    </w:p>
    <w:p w:rsidR="0011169B" w:rsidRDefault="0011169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1169B" w:rsidRDefault="0011169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1169B" w:rsidRDefault="0011169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1169B" w:rsidRPr="00A34F2C" w:rsidRDefault="0011169B" w:rsidP="0011169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PAULINHO DO ESPORTE</w:t>
      </w:r>
    </w:p>
    <w:p w:rsidR="0011169B" w:rsidRPr="00A34F2C" w:rsidRDefault="0011169B" w:rsidP="0011169B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</w:p>
    <w:p w:rsidR="0011169B" w:rsidRPr="00A34F2C" w:rsidRDefault="0011169B" w:rsidP="0011169B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Vice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>Presidente</w:t>
      </w:r>
    </w:p>
    <w:sectPr w:rsidR="0011169B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2CF" w:rsidRDefault="002872CF">
      <w:r>
        <w:separator/>
      </w:r>
    </w:p>
  </w:endnote>
  <w:endnote w:type="continuationSeparator" w:id="0">
    <w:p w:rsidR="002872CF" w:rsidRDefault="00287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2CF" w:rsidRDefault="002872CF">
      <w:r>
        <w:separator/>
      </w:r>
    </w:p>
  </w:footnote>
  <w:footnote w:type="continuationSeparator" w:id="0">
    <w:p w:rsidR="002872CF" w:rsidRDefault="00287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98246AE" wp14:editId="15DE77A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2A1E212" wp14:editId="676A852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C844233" wp14:editId="78EC8E7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262279AC" wp14:editId="13A27A8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1169B"/>
    <w:rsid w:val="0014591F"/>
    <w:rsid w:val="00172E81"/>
    <w:rsid w:val="00181CD2"/>
    <w:rsid w:val="001B31ED"/>
    <w:rsid w:val="001F13C3"/>
    <w:rsid w:val="00204ED7"/>
    <w:rsid w:val="00253C82"/>
    <w:rsid w:val="002872CF"/>
    <w:rsid w:val="00291070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02A6B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4FB00-4B72-4BB2-9D24-0553A6AA4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131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2016-04-05T12:12:00Z</dcterms:created>
  <dcterms:modified xsi:type="dcterms:W3CDTF">2016-04-05T12:12:00Z</dcterms:modified>
</cp:coreProperties>
</file>