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E46">
        <w:rPr>
          <w:rFonts w:ascii="Arial" w:hAnsi="Arial" w:cs="Arial"/>
          <w:b/>
          <w:caps/>
          <w:sz w:val="28"/>
          <w:szCs w:val="28"/>
        </w:rPr>
        <w:t>492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6F56D5" w:rsidRPr="00BF791A" w:rsidTr="00761E46">
        <w:trPr>
          <w:trHeight w:val="807"/>
        </w:trPr>
        <w:tc>
          <w:tcPr>
            <w:tcW w:w="1062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6F56D5" w:rsidRPr="00BF791A" w:rsidRDefault="00761E46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aos músicos que participaram do Show “Música de Raiz nas Vozes da Cidade”.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61E46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61E46" w:rsidRPr="00761E46">
        <w:rPr>
          <w:rFonts w:ascii="Arial" w:hAnsi="Arial" w:cs="Arial"/>
        </w:rPr>
        <w:t>Moção Congratulatória aos músicos que participaram do Show “Música de Raiz nas Vozes da Cidade”</w:t>
      </w:r>
    </w:p>
    <w:p w:rsidR="00761E46" w:rsidRDefault="001C53B8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Grandes talentos de nossa Jacareí participaram do show e, segundo os organizadores, o evento teve como objetivo valorizar a música raiz, que</w:t>
      </w:r>
      <w:r w:rsidRPr="001C53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é </w:t>
      </w:r>
      <w:r w:rsidRPr="001C53B8">
        <w:rPr>
          <w:rFonts w:ascii="Arial" w:hAnsi="Arial" w:cs="Arial"/>
        </w:rPr>
        <w:t>um dos gêneros m</w:t>
      </w:r>
      <w:r>
        <w:rPr>
          <w:rFonts w:ascii="Arial" w:hAnsi="Arial" w:cs="Arial"/>
        </w:rPr>
        <w:t>ais cultivados em nossa cidade.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E46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761E46">
        <w:rPr>
          <w:rFonts w:ascii="Arial" w:hAnsi="Arial" w:cs="Arial"/>
        </w:rPr>
        <w:t xml:space="preserve"> abril de </w:t>
      </w:r>
      <w:r w:rsidR="00D3483F">
        <w:rPr>
          <w:rFonts w:ascii="Arial" w:hAnsi="Arial" w:cs="Arial"/>
        </w:rPr>
        <w:t>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761E46" w:rsidRDefault="00761E46" w:rsidP="006F56D5">
      <w:pPr>
        <w:spacing w:line="360" w:lineRule="auto"/>
        <w:rPr>
          <w:rFonts w:ascii="Arial" w:hAnsi="Arial" w:cs="Arial"/>
        </w:rPr>
      </w:pPr>
    </w:p>
    <w:p w:rsidR="00761E46" w:rsidRPr="00761E46" w:rsidRDefault="00761E46" w:rsidP="00761E46">
      <w:pPr>
        <w:jc w:val="center"/>
        <w:rPr>
          <w:rFonts w:ascii="Arial" w:hAnsi="Arial"/>
          <w:b/>
        </w:rPr>
      </w:pPr>
      <w:r w:rsidRPr="00761E46">
        <w:rPr>
          <w:rFonts w:ascii="Arial" w:hAnsi="Arial"/>
          <w:b/>
        </w:rPr>
        <w:t>ITAMAR ALVES</w:t>
      </w:r>
    </w:p>
    <w:p w:rsidR="00761E46" w:rsidRPr="00761E46" w:rsidRDefault="00761E46" w:rsidP="00761E46">
      <w:pPr>
        <w:jc w:val="center"/>
        <w:rPr>
          <w:rFonts w:ascii="Arial" w:hAnsi="Arial"/>
        </w:rPr>
      </w:pPr>
      <w:r w:rsidRPr="00761E46">
        <w:rPr>
          <w:rFonts w:ascii="Arial" w:hAnsi="Arial"/>
        </w:rPr>
        <w:t>Vereador - PDT</w:t>
      </w:r>
    </w:p>
    <w:p w:rsidR="00761E46" w:rsidRPr="002A7434" w:rsidRDefault="00761E46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DB0" w:rsidRDefault="00ED5DB0">
      <w:r>
        <w:separator/>
      </w:r>
    </w:p>
  </w:endnote>
  <w:endnote w:type="continuationSeparator" w:id="0">
    <w:p w:rsidR="00ED5DB0" w:rsidRDefault="00ED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DB0" w:rsidRDefault="00ED5DB0">
      <w:r>
        <w:separator/>
      </w:r>
    </w:p>
  </w:footnote>
  <w:footnote w:type="continuationSeparator" w:id="0">
    <w:p w:rsidR="00ED5DB0" w:rsidRDefault="00ED5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A1565"/>
    <w:rsid w:val="00BA5BD4"/>
    <w:rsid w:val="00BD3C47"/>
    <w:rsid w:val="00BF791A"/>
    <w:rsid w:val="00C06BEA"/>
    <w:rsid w:val="00C1230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ED5DB0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2</cp:revision>
  <cp:lastPrinted>2014-12-11T13:13:00Z</cp:lastPrinted>
  <dcterms:created xsi:type="dcterms:W3CDTF">2016-04-05T13:40:00Z</dcterms:created>
  <dcterms:modified xsi:type="dcterms:W3CDTF">2016-04-05T13:40:00Z</dcterms:modified>
</cp:coreProperties>
</file>