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1E46">
        <w:rPr>
          <w:rFonts w:ascii="Arial" w:hAnsi="Arial" w:cs="Arial"/>
          <w:b/>
          <w:caps/>
          <w:sz w:val="28"/>
          <w:szCs w:val="28"/>
        </w:rPr>
        <w:t>49</w:t>
      </w:r>
      <w:r w:rsidR="008479EE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6F56D5" w:rsidRPr="00BF791A" w:rsidTr="00761E46">
        <w:trPr>
          <w:trHeight w:val="807"/>
        </w:trPr>
        <w:tc>
          <w:tcPr>
            <w:tcW w:w="1062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6F56D5" w:rsidRPr="00BF791A" w:rsidRDefault="00761E46" w:rsidP="008479E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="008479EE">
              <w:rPr>
                <w:rFonts w:ascii="Arial" w:hAnsi="Arial" w:cs="Arial"/>
                <w:sz w:val="20"/>
                <w:szCs w:val="20"/>
              </w:rPr>
              <w:t>para Edgard Garcia, do Estúdio E-SOM, pelo trabalho desenvolvido no</w:t>
            </w:r>
            <w:r>
              <w:rPr>
                <w:rFonts w:ascii="Arial" w:hAnsi="Arial" w:cs="Arial"/>
                <w:sz w:val="20"/>
                <w:szCs w:val="20"/>
              </w:rPr>
              <w:t xml:space="preserve"> Show “Música de Raiz nas Vozes da Cidade”.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479EE" w:rsidRDefault="006F56D5" w:rsidP="001C53B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61E46" w:rsidRPr="00761E46">
        <w:rPr>
          <w:rFonts w:ascii="Arial" w:hAnsi="Arial" w:cs="Arial"/>
        </w:rPr>
        <w:t xml:space="preserve">Moção Congratulatória </w:t>
      </w:r>
      <w:r w:rsidR="008479EE" w:rsidRPr="008479EE">
        <w:rPr>
          <w:rFonts w:ascii="Arial" w:hAnsi="Arial" w:cs="Arial"/>
        </w:rPr>
        <w:t>para Edgard Garcia, do Estúdio E-SOM, pelo trabalho desenvolvido no Show “Música de Raiz nas Vozes da Cidade”.</w:t>
      </w:r>
    </w:p>
    <w:p w:rsidR="00761E46" w:rsidRDefault="001C53B8" w:rsidP="001C53B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Grandes talentos de nossa Jacareí participaram do show e, segundo os organizadores, o evento teve como objetivo valorizar a música raiz, que</w:t>
      </w:r>
      <w:r w:rsidRPr="001C53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é </w:t>
      </w:r>
      <w:r w:rsidRPr="001C53B8">
        <w:rPr>
          <w:rFonts w:ascii="Arial" w:hAnsi="Arial" w:cs="Arial"/>
        </w:rPr>
        <w:t>um dos gêneros m</w:t>
      </w:r>
      <w:r>
        <w:rPr>
          <w:rFonts w:ascii="Arial" w:hAnsi="Arial" w:cs="Arial"/>
        </w:rPr>
        <w:t>ais cultivados em nossa cidade.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1E46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761E46">
        <w:rPr>
          <w:rFonts w:ascii="Arial" w:hAnsi="Arial" w:cs="Arial"/>
        </w:rPr>
        <w:t xml:space="preserve"> abril de </w:t>
      </w:r>
      <w:r w:rsidR="00D3483F">
        <w:rPr>
          <w:rFonts w:ascii="Arial" w:hAnsi="Arial" w:cs="Arial"/>
        </w:rPr>
        <w:t>2016.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761E46" w:rsidRDefault="00761E46" w:rsidP="006F56D5">
      <w:pPr>
        <w:spacing w:line="360" w:lineRule="auto"/>
        <w:rPr>
          <w:rFonts w:ascii="Arial" w:hAnsi="Arial" w:cs="Arial"/>
        </w:rPr>
      </w:pPr>
    </w:p>
    <w:p w:rsidR="00761E46" w:rsidRPr="00761E46" w:rsidRDefault="00761E46" w:rsidP="00761E46">
      <w:pPr>
        <w:jc w:val="center"/>
        <w:rPr>
          <w:rFonts w:ascii="Arial" w:hAnsi="Arial"/>
          <w:b/>
        </w:rPr>
      </w:pPr>
      <w:r w:rsidRPr="00761E46">
        <w:rPr>
          <w:rFonts w:ascii="Arial" w:hAnsi="Arial"/>
          <w:b/>
        </w:rPr>
        <w:t>ITAMAR ALVES</w:t>
      </w:r>
    </w:p>
    <w:p w:rsidR="00761E46" w:rsidRPr="00761E46" w:rsidRDefault="00761E46" w:rsidP="00761E46">
      <w:pPr>
        <w:jc w:val="center"/>
        <w:rPr>
          <w:rFonts w:ascii="Arial" w:hAnsi="Arial"/>
        </w:rPr>
      </w:pPr>
      <w:r w:rsidRPr="00761E46">
        <w:rPr>
          <w:rFonts w:ascii="Arial" w:hAnsi="Arial"/>
        </w:rPr>
        <w:t>Vereador - PDT</w:t>
      </w:r>
    </w:p>
    <w:p w:rsidR="00761E46" w:rsidRPr="002A7434" w:rsidRDefault="00761E46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EC9" w:rsidRDefault="00974EC9">
      <w:r>
        <w:separator/>
      </w:r>
    </w:p>
  </w:endnote>
  <w:endnote w:type="continuationSeparator" w:id="0">
    <w:p w:rsidR="00974EC9" w:rsidRDefault="0097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EC9" w:rsidRDefault="00974EC9">
      <w:r>
        <w:separator/>
      </w:r>
    </w:p>
  </w:footnote>
  <w:footnote w:type="continuationSeparator" w:id="0">
    <w:p w:rsidR="00974EC9" w:rsidRDefault="00974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1286"/>
    <w:rsid w:val="00094490"/>
    <w:rsid w:val="000958D5"/>
    <w:rsid w:val="0014591F"/>
    <w:rsid w:val="00172E81"/>
    <w:rsid w:val="00181CD2"/>
    <w:rsid w:val="001C53B8"/>
    <w:rsid w:val="001F13C3"/>
    <w:rsid w:val="00204ED7"/>
    <w:rsid w:val="0023122A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BBA"/>
    <w:rsid w:val="008479EE"/>
    <w:rsid w:val="00877E50"/>
    <w:rsid w:val="008909A4"/>
    <w:rsid w:val="008A0EB2"/>
    <w:rsid w:val="0094686C"/>
    <w:rsid w:val="00974EC9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A1565"/>
    <w:rsid w:val="00BA5BD4"/>
    <w:rsid w:val="00BD3C47"/>
    <w:rsid w:val="00BF791A"/>
    <w:rsid w:val="00C06BEA"/>
    <w:rsid w:val="00C1230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412E4"/>
    <w:rsid w:val="00DB48F6"/>
    <w:rsid w:val="00E11F92"/>
    <w:rsid w:val="00E14F37"/>
    <w:rsid w:val="00E3022D"/>
    <w:rsid w:val="00E86C30"/>
    <w:rsid w:val="00E86C5D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3122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1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2016-04-05T13:47:00Z</cp:lastPrinted>
  <dcterms:created xsi:type="dcterms:W3CDTF">2016-04-05T13:48:00Z</dcterms:created>
  <dcterms:modified xsi:type="dcterms:W3CDTF">2016-04-05T13:49:00Z</dcterms:modified>
</cp:coreProperties>
</file>