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45714">
        <w:rPr>
          <w:rFonts w:ascii="Arial" w:hAnsi="Arial" w:cs="Arial"/>
          <w:b/>
          <w:caps/>
          <w:sz w:val="28"/>
          <w:szCs w:val="28"/>
        </w:rPr>
        <w:t>497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45714" w:rsidP="0034571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5714">
              <w:rPr>
                <w:rFonts w:ascii="Arial" w:hAnsi="Arial" w:cs="Arial"/>
                <w:sz w:val="20"/>
                <w:szCs w:val="20"/>
              </w:rPr>
              <w:t xml:space="preserve">Moção Congratulatória às IGREJAS EVANGÉLICAS participantes da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45714">
              <w:rPr>
                <w:rFonts w:ascii="Arial" w:hAnsi="Arial" w:cs="Arial"/>
                <w:sz w:val="20"/>
                <w:szCs w:val="20"/>
              </w:rPr>
              <w:t xml:space="preserve">5ª OLIMPÍADA </w:t>
            </w:r>
            <w:proofErr w:type="gramStart"/>
            <w:r w:rsidRPr="00345714">
              <w:rPr>
                <w:rFonts w:ascii="Arial" w:hAnsi="Arial" w:cs="Arial"/>
                <w:sz w:val="20"/>
                <w:szCs w:val="20"/>
              </w:rPr>
              <w:t>EVANGÉLICA.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345714" w:rsidRPr="00345714">
        <w:rPr>
          <w:rFonts w:ascii="Arial" w:hAnsi="Arial" w:cs="Arial"/>
        </w:rPr>
        <w:t xml:space="preserve">Moção Congratulatória </w:t>
      </w:r>
      <w:r w:rsidR="00345714">
        <w:rPr>
          <w:rFonts w:ascii="Arial" w:hAnsi="Arial" w:cs="Arial"/>
        </w:rPr>
        <w:t>à</w:t>
      </w:r>
      <w:r w:rsidR="00345714" w:rsidRPr="00345714">
        <w:rPr>
          <w:rFonts w:ascii="Arial" w:hAnsi="Arial" w:cs="Arial"/>
        </w:rPr>
        <w:t xml:space="preserve">s vinte IGREJAS EVANGÉLICAS, abaixo nominadas, </w:t>
      </w:r>
      <w:r w:rsidR="00345714">
        <w:rPr>
          <w:rFonts w:ascii="Arial" w:hAnsi="Arial" w:cs="Arial"/>
        </w:rPr>
        <w:t>participantes</w:t>
      </w:r>
      <w:r w:rsidR="00345714" w:rsidRPr="00345714">
        <w:rPr>
          <w:rFonts w:ascii="Arial" w:hAnsi="Arial" w:cs="Arial"/>
        </w:rPr>
        <w:t xml:space="preserve"> da </w:t>
      </w:r>
      <w:r w:rsidR="00345714">
        <w:rPr>
          <w:rFonts w:ascii="Arial" w:hAnsi="Arial" w:cs="Arial"/>
        </w:rPr>
        <w:t>1</w:t>
      </w:r>
      <w:r w:rsidR="00345714" w:rsidRPr="00345714">
        <w:rPr>
          <w:rFonts w:ascii="Arial" w:hAnsi="Arial" w:cs="Arial"/>
        </w:rPr>
        <w:t>5ª OLIMPÍADA EVANGÉLICA, cuja abertura ocorreu neste último final de semana em nossa cidade com a participação de 217 atletas.</w:t>
      </w:r>
    </w:p>
    <w:p w:rsidR="008A3BA8" w:rsidRPr="008A3BA8" w:rsidRDefault="008A3BA8" w:rsidP="008A3BA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Trata-se de evento de grande relevância, não só para as Igrejas Evangélicas como também para nossa cidade, contando com a participação de aproximadamente 800 atletas.</w:t>
      </w:r>
    </w:p>
    <w:p w:rsidR="008A3BA8" w:rsidRPr="008A3BA8" w:rsidRDefault="008A3BA8" w:rsidP="008A3BA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Registramos nesta oportunidade e com grande satisfação que, em reconhecimento à importância da Olimpíada Evangélica e à existência do Troféu Transitório, propusemos a homenagem ao nome do saudoso senhor JOÃO DONIZETI, com objetivo de se manter viva a lembrança de tão grandiosa pessoa, em reconhecimento aos seus relevantes serviços.</w:t>
      </w:r>
    </w:p>
    <w:p w:rsidR="008A3BA8" w:rsidRPr="008A3BA8" w:rsidRDefault="008A3BA8" w:rsidP="008A3BA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 xml:space="preserve">Neste sentido, lembramos que a última vencedora do prêmio “Troféu Transitório” foi a Igreja Batista Javé </w:t>
      </w:r>
      <w:proofErr w:type="spellStart"/>
      <w:r w:rsidRPr="008A3BA8">
        <w:rPr>
          <w:rFonts w:ascii="Arial" w:hAnsi="Arial" w:cs="Arial"/>
        </w:rPr>
        <w:t>Nissi</w:t>
      </w:r>
      <w:proofErr w:type="spellEnd"/>
      <w:r w:rsidRPr="008A3BA8">
        <w:rPr>
          <w:rFonts w:ascii="Arial" w:hAnsi="Arial" w:cs="Arial"/>
        </w:rPr>
        <w:t>, atual bicampeã do torneio.</w:t>
      </w:r>
    </w:p>
    <w:p w:rsidR="008A3BA8" w:rsidRPr="008A3BA8" w:rsidRDefault="008A3BA8" w:rsidP="008A3BA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Acreditamos que a dedicação e o comprometimento dos atletas redundarão não somente nas conquistas de medalhas, como também no fortalecimento dos bens comuns que são a união e a propagação da amizade.</w:t>
      </w:r>
    </w:p>
    <w:p w:rsidR="008A3BA8" w:rsidRPr="008A3BA8" w:rsidRDefault="008A3BA8" w:rsidP="008A3BA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Por isso, reconhecendo a grande relevância do evento, não só pelo caráter esportivo, mas logicamente pela confraternização dos atletas e de toda a comunidade jacareiense, parabenizamos a organização do evento e as seguintes Igrejas:</w:t>
      </w:r>
    </w:p>
    <w:p w:rsidR="008A3BA8" w:rsidRPr="008A3BA8" w:rsidRDefault="008A3BA8" w:rsidP="008A3BA8">
      <w:pPr>
        <w:pStyle w:val="PargrafodaLista"/>
        <w:tabs>
          <w:tab w:val="left" w:pos="-600"/>
        </w:tabs>
        <w:spacing w:after="240" w:line="276" w:lineRule="auto"/>
        <w:ind w:left="1843" w:hanging="1843"/>
        <w:jc w:val="both"/>
        <w:rPr>
          <w:rFonts w:ascii="Arial" w:hAnsi="Arial" w:cs="Arial"/>
          <w:i/>
        </w:rPr>
      </w:pPr>
      <w:r w:rsidRPr="008A3BA8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497/16:</w:t>
      </w:r>
      <w:r w:rsidRPr="008A3BA8">
        <w:rPr>
          <w:rFonts w:ascii="Arial" w:hAnsi="Arial" w:cs="Arial"/>
          <w:i/>
          <w:sz w:val="18"/>
          <w:szCs w:val="18"/>
        </w:rPr>
        <w:tab/>
        <w:t>Moção Congratulatória às IGREJAS EVANGÉLICAS participantes da 15ª OLIMPÍADA EVANGÉLICA</w:t>
      </w:r>
      <w:r>
        <w:rPr>
          <w:rFonts w:ascii="Arial" w:hAnsi="Arial" w:cs="Arial"/>
          <w:i/>
          <w:sz w:val="18"/>
          <w:szCs w:val="18"/>
        </w:rPr>
        <w:t xml:space="preserve"> (</w:t>
      </w:r>
      <w:r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8A3BA8">
        <w:rPr>
          <w:rFonts w:ascii="Arial" w:hAnsi="Arial" w:cs="Arial"/>
          <w:i/>
          <w:sz w:val="18"/>
          <w:szCs w:val="18"/>
        </w:rPr>
        <w:t>.</w:t>
      </w:r>
      <w:r w:rsidRPr="008A3BA8">
        <w:rPr>
          <w:rFonts w:ascii="Arial" w:hAnsi="Arial" w:cs="Arial"/>
          <w:i/>
          <w:sz w:val="18"/>
          <w:szCs w:val="18"/>
        </w:rPr>
        <w:cr/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Assembleia de Deus Belém – Centro;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 xml:space="preserve">Assembleia de Deus Belém – </w:t>
      </w:r>
      <w:proofErr w:type="gramStart"/>
      <w:r w:rsidRPr="008A3BA8">
        <w:rPr>
          <w:rFonts w:ascii="Arial" w:hAnsi="Arial" w:cs="Arial"/>
        </w:rPr>
        <w:t>Parque Meia</w:t>
      </w:r>
      <w:proofErr w:type="gramEnd"/>
      <w:r w:rsidRPr="008A3BA8">
        <w:rPr>
          <w:rFonts w:ascii="Arial" w:hAnsi="Arial" w:cs="Arial"/>
        </w:rPr>
        <w:t xml:space="preserve"> Lua;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Assembleia de Deus Belém – Parque Santo Antonio;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do Evangelho Quadrangular – Jardim Santa Marina;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do Evangelho Quadrangular – Jardim Califórnia;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do Evangelho Quadrangular – Jardim Novo Amanhecer;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do Evangelho Quadrangular – Jardim Colinas;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do Evangelho Quadrangular – Sede 737 – Vila Zezé;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Comunidade Expressão e Comunicação Cristã;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Comunidade Cristã Missionária;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Comunidade Evangélica Betel;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Universal do Reino de Deus – Cidade Salvador;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Bola de Neve Jacareí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 xml:space="preserve">Igreja Batista Javé </w:t>
      </w:r>
      <w:proofErr w:type="spellStart"/>
      <w:r w:rsidRPr="008A3BA8">
        <w:rPr>
          <w:rFonts w:ascii="Arial" w:hAnsi="Arial" w:cs="Arial"/>
        </w:rPr>
        <w:t>Nissi</w:t>
      </w:r>
      <w:proofErr w:type="spellEnd"/>
      <w:r w:rsidRPr="008A3BA8">
        <w:rPr>
          <w:rFonts w:ascii="Arial" w:hAnsi="Arial" w:cs="Arial"/>
        </w:rPr>
        <w:t>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Evangélica Vida Nova Moriá;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Evangélica Palavra de Vida;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Evangélica Avivamento Bíblico;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Evangélica Pentecostal El Elion;</w:t>
      </w:r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 xml:space="preserve">Igreja Cristã Evangélica Renovada; </w:t>
      </w:r>
      <w:proofErr w:type="gramStart"/>
      <w:r w:rsidRPr="008A3BA8">
        <w:rPr>
          <w:rFonts w:ascii="Arial" w:hAnsi="Arial" w:cs="Arial"/>
        </w:rPr>
        <w:t>e</w:t>
      </w:r>
      <w:proofErr w:type="gramEnd"/>
    </w:p>
    <w:p w:rsidR="008A3BA8" w:rsidRPr="008A3BA8" w:rsidRDefault="008A3BA8" w:rsidP="008A3BA8">
      <w:pPr>
        <w:pStyle w:val="PargrafodaLista"/>
        <w:numPr>
          <w:ilvl w:val="0"/>
          <w:numId w:val="2"/>
        </w:numPr>
        <w:tabs>
          <w:tab w:val="left" w:pos="-600"/>
        </w:tabs>
        <w:spacing w:after="120" w:line="360" w:lineRule="auto"/>
        <w:ind w:left="2127" w:hanging="426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Igreja Cristã Evangélica Central de Jacareí.</w:t>
      </w:r>
    </w:p>
    <w:p w:rsidR="00BF791A" w:rsidRPr="00BF791A" w:rsidRDefault="008A3BA8" w:rsidP="008A3BA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8A3BA8">
        <w:rPr>
          <w:rFonts w:ascii="Arial" w:hAnsi="Arial" w:cs="Arial"/>
        </w:rPr>
        <w:t>Assim, reforçando nossos sinceros cumprimentos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r w:rsidR="001B7E73" w:rsidRPr="001B7E73">
        <w:rPr>
          <w:rFonts w:ascii="Arial" w:hAnsi="Arial" w:cs="Arial"/>
        </w:rPr>
        <w:t xml:space="preserve">habituais e necessárias para a divulgação desta propositura </w:t>
      </w:r>
      <w:r w:rsidR="001B7E73">
        <w:rPr>
          <w:rFonts w:ascii="Arial" w:hAnsi="Arial" w:cs="Arial"/>
        </w:rPr>
        <w:t>à</w:t>
      </w:r>
      <w:bookmarkStart w:id="0" w:name="_GoBack"/>
      <w:bookmarkEnd w:id="0"/>
      <w:r w:rsidR="001B7E73" w:rsidRPr="001B7E73">
        <w:rPr>
          <w:rFonts w:ascii="Arial" w:hAnsi="Arial" w:cs="Arial"/>
        </w:rPr>
        <w:t>s Igrejas Evangélicas indicadas</w:t>
      </w:r>
      <w:r w:rsidR="00BF791A" w:rsidRPr="00BF791A">
        <w:rPr>
          <w:rFonts w:ascii="Arial" w:hAnsi="Arial" w:cs="Arial"/>
        </w:rPr>
        <w:t>.</w:t>
      </w:r>
    </w:p>
    <w:p w:rsidR="000F466D" w:rsidRDefault="00BF791A" w:rsidP="001B7E73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8A3BA8">
        <w:rPr>
          <w:rFonts w:ascii="Arial" w:hAnsi="Arial" w:cs="Arial"/>
        </w:rPr>
        <w:t>6</w:t>
      </w:r>
      <w:proofErr w:type="gramEnd"/>
      <w:r w:rsidR="008A3BA8">
        <w:rPr>
          <w:rFonts w:ascii="Arial" w:hAnsi="Arial" w:cs="Arial"/>
        </w:rPr>
        <w:t xml:space="preserve"> de abril de 2016.</w:t>
      </w:r>
    </w:p>
    <w:p w:rsidR="008A3BA8" w:rsidRDefault="008A3BA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A3BA8" w:rsidRDefault="008A3BA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A3BA8" w:rsidRPr="008A3BA8" w:rsidRDefault="008A3BA8" w:rsidP="008A3BA8">
      <w:pPr>
        <w:jc w:val="center"/>
        <w:rPr>
          <w:rFonts w:ascii="Arial" w:eastAsia="MS Mincho" w:hAnsi="Arial" w:cs="Arial"/>
          <w:b/>
          <w:lang w:eastAsia="ja-JP"/>
        </w:rPr>
      </w:pPr>
      <w:r w:rsidRPr="008A3BA8">
        <w:rPr>
          <w:rFonts w:ascii="Arial" w:eastAsia="MS Mincho" w:hAnsi="Arial" w:cs="Arial"/>
          <w:b/>
          <w:lang w:eastAsia="ja-JP"/>
        </w:rPr>
        <w:t>HERNANI BARRETO</w:t>
      </w:r>
    </w:p>
    <w:p w:rsidR="008A3BA8" w:rsidRPr="008A3BA8" w:rsidRDefault="008A3BA8" w:rsidP="008A3BA8">
      <w:pPr>
        <w:jc w:val="center"/>
        <w:rPr>
          <w:rFonts w:ascii="Arial" w:eastAsia="MS Mincho" w:hAnsi="Arial" w:cs="Arial"/>
          <w:lang w:eastAsia="ja-JP"/>
        </w:rPr>
      </w:pPr>
      <w:r w:rsidRPr="008A3BA8">
        <w:rPr>
          <w:rFonts w:ascii="Arial" w:eastAsia="MS Mincho" w:hAnsi="Arial" w:cs="Arial"/>
          <w:lang w:eastAsia="ja-JP"/>
        </w:rPr>
        <w:t>Vereador - PT</w:t>
      </w:r>
    </w:p>
    <w:sectPr w:rsidR="008A3BA8" w:rsidRPr="008A3BA8" w:rsidSect="008A3BA8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14E" w:rsidRDefault="0035114E">
      <w:r>
        <w:separator/>
      </w:r>
    </w:p>
  </w:endnote>
  <w:endnote w:type="continuationSeparator" w:id="0">
    <w:p w:rsidR="0035114E" w:rsidRDefault="00351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14E" w:rsidRDefault="0035114E">
      <w:r>
        <w:separator/>
      </w:r>
    </w:p>
  </w:footnote>
  <w:footnote w:type="continuationSeparator" w:id="0">
    <w:p w:rsidR="0035114E" w:rsidRDefault="00351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446CB4" wp14:editId="560B112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19ED8BF" wp14:editId="45EDD2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ABC506" wp14:editId="0BB265E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55FCFA68" wp14:editId="651F424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EFD7BAA"/>
    <w:multiLevelType w:val="hybridMultilevel"/>
    <w:tmpl w:val="E84A210E"/>
    <w:lvl w:ilvl="0" w:tplc="699AA536">
      <w:start w:val="1"/>
      <w:numFmt w:val="decimal"/>
      <w:lvlText w:val="%1."/>
      <w:lvlJc w:val="left"/>
      <w:pPr>
        <w:ind w:left="2421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</w:lvl>
    <w:lvl w:ilvl="3" w:tplc="0416000F" w:tentative="1">
      <w:start w:val="1"/>
      <w:numFmt w:val="decimal"/>
      <w:lvlText w:val="%4."/>
      <w:lvlJc w:val="left"/>
      <w:pPr>
        <w:ind w:left="4581" w:hanging="360"/>
      </w:p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</w:lvl>
    <w:lvl w:ilvl="6" w:tplc="0416000F" w:tentative="1">
      <w:start w:val="1"/>
      <w:numFmt w:val="decimal"/>
      <w:lvlText w:val="%7."/>
      <w:lvlJc w:val="left"/>
      <w:pPr>
        <w:ind w:left="6741" w:hanging="360"/>
      </w:p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B7E73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45714"/>
    <w:rsid w:val="0035114E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A3BA8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A3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8A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4B0C4-0CDF-4699-879A-92EFEB7AB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442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2016-04-05T12:44:00Z</dcterms:created>
  <dcterms:modified xsi:type="dcterms:W3CDTF">2016-04-05T12:45:00Z</dcterms:modified>
</cp:coreProperties>
</file>