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6E9A">
        <w:rPr>
          <w:rFonts w:ascii="Arial" w:hAnsi="Arial" w:cs="Arial"/>
          <w:b/>
          <w:caps/>
          <w:sz w:val="28"/>
          <w:szCs w:val="28"/>
        </w:rPr>
        <w:t>500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D6E9A" w:rsidP="008D6E9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6E9A">
              <w:rPr>
                <w:rFonts w:ascii="Arial" w:hAnsi="Arial" w:cs="Arial"/>
                <w:sz w:val="20"/>
                <w:szCs w:val="20"/>
              </w:rPr>
              <w:t>Moção Congratulatória à EQUIPE ADULTA DO JACAREÍ RUGBY pelo bom início no Campeonato Paulista da modalidade, bem como à EQUIPE FEMININ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6E9A">
              <w:rPr>
                <w:rFonts w:ascii="Arial" w:hAnsi="Arial" w:cs="Arial"/>
                <w:sz w:val="20"/>
                <w:szCs w:val="20"/>
              </w:rPr>
              <w:t xml:space="preserve"> M19 DO JACAREÍ RUGBY pela terceira colocação no Circuito Gilbert.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D6E9A" w:rsidRPr="008D6E9A" w:rsidRDefault="00BF791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D6E9A" w:rsidRPr="008D6E9A">
        <w:rPr>
          <w:rFonts w:ascii="Arial" w:hAnsi="Arial" w:cs="Arial"/>
        </w:rPr>
        <w:t>Moção Congratulatória à EQUIPE ADULTA DO JACAREÍ RUGBY pelo bom início no Campeonato Paulista da modalidade, bem como à EQUIPE FEMININA M19 DO JACAREÍ RUGBY pela terceira colocação no Circuito Gilbert.</w:t>
      </w:r>
    </w:p>
    <w:p w:rsidR="008D6E9A" w:rsidRPr="008D6E9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 xml:space="preserve">Trilhando </w:t>
      </w:r>
      <w:r>
        <w:rPr>
          <w:rFonts w:ascii="Arial" w:hAnsi="Arial" w:cs="Arial"/>
        </w:rPr>
        <w:t xml:space="preserve">um </w:t>
      </w:r>
      <w:r w:rsidRPr="008D6E9A">
        <w:rPr>
          <w:rFonts w:ascii="Arial" w:hAnsi="Arial" w:cs="Arial"/>
        </w:rPr>
        <w:t xml:space="preserve">caminho de dedicação e comprometimento, as equipes masculina e feminina de </w:t>
      </w:r>
      <w:proofErr w:type="spellStart"/>
      <w:r w:rsidRPr="008D6E9A">
        <w:rPr>
          <w:rFonts w:ascii="Arial" w:hAnsi="Arial" w:cs="Arial"/>
        </w:rPr>
        <w:t>Rugby</w:t>
      </w:r>
      <w:proofErr w:type="spellEnd"/>
      <w:r w:rsidRPr="008D6E9A">
        <w:rPr>
          <w:rFonts w:ascii="Arial" w:hAnsi="Arial" w:cs="Arial"/>
        </w:rPr>
        <w:t xml:space="preserve"> de Jacareí têm desenvolvido excelente trabalho, o que vem redundando a solidificação de suas permanências entre as melhores equipes do país.</w:t>
      </w:r>
    </w:p>
    <w:p w:rsidR="008D6E9A" w:rsidRPr="008D6E9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 xml:space="preserve">A equipe adulta do Jacareí </w:t>
      </w:r>
      <w:proofErr w:type="spellStart"/>
      <w:r w:rsidRPr="008D6E9A">
        <w:rPr>
          <w:rFonts w:ascii="Arial" w:hAnsi="Arial" w:cs="Arial"/>
        </w:rPr>
        <w:t>Rugby</w:t>
      </w:r>
      <w:proofErr w:type="spellEnd"/>
      <w:r w:rsidRPr="008D6E9A">
        <w:rPr>
          <w:rFonts w:ascii="Arial" w:hAnsi="Arial" w:cs="Arial"/>
        </w:rPr>
        <w:t>, confrontando excelente equipe do cenário nacional no último final de semana, mostrou que vem forte na disputa de uma das vagas das semifinais do Campeonato Paulista.</w:t>
      </w:r>
    </w:p>
    <w:p w:rsidR="008D6E9A" w:rsidRPr="008D6E9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 xml:space="preserve">Já a equipe feminina M19 de </w:t>
      </w:r>
      <w:proofErr w:type="spellStart"/>
      <w:r w:rsidRPr="008D6E9A">
        <w:rPr>
          <w:rFonts w:ascii="Arial" w:hAnsi="Arial" w:cs="Arial"/>
        </w:rPr>
        <w:t>Rugby</w:t>
      </w:r>
      <w:proofErr w:type="spellEnd"/>
      <w:r w:rsidRPr="008D6E9A">
        <w:rPr>
          <w:rFonts w:ascii="Arial" w:hAnsi="Arial" w:cs="Arial"/>
        </w:rPr>
        <w:t xml:space="preserve"> de Jacareí conquistou a terceira colocação no Circuito Gilbert, o que traz a recompensa pelo esforço, e emerge incentivo para a continuidade do trabalho.</w:t>
      </w:r>
    </w:p>
    <w:p w:rsidR="008D6E9A" w:rsidRPr="008D6E9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>Certamente, os resultados advêm do exercício árduo, e logicamente do apoio e patrocínio incondicional do Poder Público e de muitas empresas, que de forma direta possibilitam o desenvolvimento de um excelente trabalho.</w:t>
      </w:r>
    </w:p>
    <w:p w:rsidR="008D6E9A" w:rsidRPr="008D6E9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>Por isso, conhecedor</w:t>
      </w:r>
      <w:r w:rsidR="00A07B15">
        <w:rPr>
          <w:rFonts w:ascii="Arial" w:hAnsi="Arial" w:cs="Arial"/>
        </w:rPr>
        <w:t>es</w:t>
      </w:r>
      <w:bookmarkStart w:id="0" w:name="_GoBack"/>
      <w:bookmarkEnd w:id="0"/>
      <w:r w:rsidRPr="008D6E9A">
        <w:rPr>
          <w:rFonts w:ascii="Arial" w:hAnsi="Arial" w:cs="Arial"/>
        </w:rPr>
        <w:t xml:space="preserve"> do significativo valor dos atletas e comissão técnica, parabenizamos as equipes adulta e feminina M19 do Jacareí </w:t>
      </w:r>
      <w:proofErr w:type="spellStart"/>
      <w:r w:rsidRPr="008D6E9A">
        <w:rPr>
          <w:rFonts w:ascii="Arial" w:hAnsi="Arial" w:cs="Arial"/>
        </w:rPr>
        <w:t>Rugby</w:t>
      </w:r>
      <w:proofErr w:type="spellEnd"/>
      <w:r w:rsidRPr="008D6E9A">
        <w:rPr>
          <w:rFonts w:ascii="Arial" w:hAnsi="Arial" w:cs="Arial"/>
        </w:rPr>
        <w:t>, rogando que novas conquistas surjam.</w:t>
      </w:r>
    </w:p>
    <w:p w:rsidR="008D6E9A" w:rsidRPr="008D6E9A" w:rsidRDefault="008D6E9A" w:rsidP="008D6E9A">
      <w:pPr>
        <w:tabs>
          <w:tab w:val="left" w:pos="-600"/>
        </w:tabs>
        <w:spacing w:after="240" w:line="276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8D6E9A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500/16:</w:t>
      </w:r>
      <w:r w:rsidRPr="008D6E9A">
        <w:rPr>
          <w:rFonts w:ascii="Arial" w:hAnsi="Arial" w:cs="Arial"/>
          <w:i/>
          <w:sz w:val="18"/>
          <w:szCs w:val="18"/>
        </w:rPr>
        <w:tab/>
        <w:t>Moção Congratulatória à EQUIPE ADULTA DO JACAREÍ RUGBY pelo bom início no Campeonato Paulista da modalidade, bem como à EQUIPE FEMININA M19 DO JACAREÍ RUGBY pela terceira colocação no Circuito Gilbert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8D6E9A">
        <w:rPr>
          <w:rFonts w:ascii="Arial" w:hAnsi="Arial" w:cs="Arial"/>
          <w:i/>
          <w:sz w:val="18"/>
          <w:szCs w:val="18"/>
        </w:rPr>
        <w:t xml:space="preserve">. </w:t>
      </w:r>
      <w:r w:rsidRPr="008D6E9A">
        <w:rPr>
          <w:rFonts w:ascii="Arial" w:hAnsi="Arial" w:cs="Arial"/>
          <w:i/>
          <w:sz w:val="18"/>
          <w:szCs w:val="18"/>
        </w:rPr>
        <w:cr/>
      </w:r>
    </w:p>
    <w:p w:rsidR="00BF791A" w:rsidRPr="00BF791A" w:rsidRDefault="008D6E9A" w:rsidP="008D6E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D6E9A">
        <w:rPr>
          <w:rFonts w:ascii="Arial" w:hAnsi="Arial" w:cs="Arial"/>
        </w:rPr>
        <w:t xml:space="preserve">Reforçando, pois, </w:t>
      </w:r>
      <w:proofErr w:type="gramStart"/>
      <w:r w:rsidRPr="008D6E9A">
        <w:rPr>
          <w:rFonts w:ascii="Arial" w:hAnsi="Arial" w:cs="Arial"/>
        </w:rPr>
        <w:t>nossos sinceros cumprimentos, respeitosamente</w:t>
      </w:r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proofErr w:type="gramEnd"/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r w:rsidRPr="008D6E9A">
        <w:rPr>
          <w:rFonts w:ascii="Arial" w:hAnsi="Arial" w:cs="Arial"/>
        </w:rPr>
        <w:t>providências habituais e necessárias para a divulgação desta propositura às EQUIPES ADULTA E FEMININA M19 do JACAREÍ RUGBY, a toda a COMISSÃO TÉCNICA, e aos apoiadores e patrocinadores PREFEITURA MUNICIPAL DE JACAREÍ, CCR NOVA DUTRA, CNA INGLÊS DEFINITIVO, PLANI, COLÉGIO ANTONIO AFONSO, JP EDITORA, RESTAURANTE CEARÁ, PAZ &amp; BEM RESGATE E VIDA, CLARITY, CLÍNICA ALEXANDRE MERCADANTE, SANRAD UNIFORMES DE RUGBY, WANA QUÍMICA, DISNACON CABOS ELÉTRICOS e EDP, com apoio do INSTITUTO EDP.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D6E9A">
        <w:rPr>
          <w:rFonts w:ascii="Arial" w:hAnsi="Arial" w:cs="Arial"/>
        </w:rPr>
        <w:t>6</w:t>
      </w:r>
      <w:proofErr w:type="gramEnd"/>
      <w:r w:rsidR="008D6E9A">
        <w:rPr>
          <w:rFonts w:ascii="Arial" w:hAnsi="Arial" w:cs="Arial"/>
        </w:rPr>
        <w:t xml:space="preserve"> de abril de 2016.</w:t>
      </w:r>
    </w:p>
    <w:p w:rsidR="008D6E9A" w:rsidRDefault="008D6E9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E9A" w:rsidRDefault="008D6E9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E9A" w:rsidRDefault="008D6E9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E9A" w:rsidRPr="00A34F2C" w:rsidRDefault="008D6E9A" w:rsidP="008D6E9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8D6E9A" w:rsidRPr="00A34F2C" w:rsidRDefault="008D6E9A" w:rsidP="008D6E9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8D6E9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68" w:rsidRDefault="00F90068">
      <w:r>
        <w:separator/>
      </w:r>
    </w:p>
  </w:endnote>
  <w:endnote w:type="continuationSeparator" w:id="0">
    <w:p w:rsidR="00F90068" w:rsidRDefault="00F9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68" w:rsidRDefault="00F90068">
      <w:r>
        <w:separator/>
      </w:r>
    </w:p>
  </w:footnote>
  <w:footnote w:type="continuationSeparator" w:id="0">
    <w:p w:rsidR="00F90068" w:rsidRDefault="00F9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AD7BDE" wp14:editId="1575BAA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87868B" wp14:editId="4A415A7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4426" wp14:editId="319B332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A056436" wp14:editId="2BE242A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25C4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D6E9A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07B1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0068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1C029-D401-47FF-A6E9-ED539285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395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2016-04-05T12:54:00Z</dcterms:created>
  <dcterms:modified xsi:type="dcterms:W3CDTF">2016-04-05T14:29:00Z</dcterms:modified>
</cp:coreProperties>
</file>