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47D1E">
        <w:rPr>
          <w:rFonts w:ascii="Arial" w:hAnsi="Arial" w:cs="Arial"/>
          <w:b/>
          <w:caps/>
          <w:sz w:val="28"/>
          <w:szCs w:val="28"/>
        </w:rPr>
        <w:t>518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47D1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D1E">
              <w:rPr>
                <w:rFonts w:ascii="Arial" w:hAnsi="Arial" w:cs="Arial"/>
                <w:sz w:val="20"/>
                <w:szCs w:val="20"/>
              </w:rPr>
              <w:t xml:space="preserve">À EDP - Bandeirante Energia S/A, solicitando o reposicionamento de poste existente defronte da garagem do imóvel de nº 65 da Rua Joaquim Batalha, no Parque Meia Lua, neste </w:t>
            </w:r>
            <w:proofErr w:type="gramStart"/>
            <w:r w:rsidRPr="00D47D1E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47D1E" w:rsidRPr="00D47D1E">
        <w:rPr>
          <w:rFonts w:ascii="Arial" w:hAnsi="Arial" w:cs="Arial"/>
        </w:rPr>
        <w:t xml:space="preserve">à EDP - Bandeirante Energia S/A solicitando o reposicionamento de poste existente defronte da garagem do imóvel de nº 65 da Rua Joaquim Batalha, no Parque Meia Lua, neste </w:t>
      </w:r>
      <w:proofErr w:type="gramStart"/>
      <w:r w:rsidR="00D47D1E" w:rsidRPr="00D47D1E">
        <w:rPr>
          <w:rFonts w:ascii="Arial" w:hAnsi="Arial" w:cs="Arial"/>
        </w:rPr>
        <w:t>Município.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D47D1E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47D1E">
        <w:rPr>
          <w:rFonts w:ascii="Arial" w:hAnsi="Arial" w:cs="Arial"/>
        </w:rPr>
        <w:t>13 de abril de 2016.</w:t>
      </w: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Pr="00A34F2C" w:rsidRDefault="00D47D1E" w:rsidP="00D47D1E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47D1E" w:rsidRPr="00D47D1E" w:rsidRDefault="00D47D1E" w:rsidP="00D47D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D47D1E" w:rsidRPr="00D47D1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9DC" w:rsidRDefault="001429DC">
      <w:r>
        <w:separator/>
      </w:r>
    </w:p>
  </w:endnote>
  <w:endnote w:type="continuationSeparator" w:id="0">
    <w:p w:rsidR="001429DC" w:rsidRDefault="0014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9DC" w:rsidRDefault="001429DC">
      <w:r>
        <w:separator/>
      </w:r>
    </w:p>
  </w:footnote>
  <w:footnote w:type="continuationSeparator" w:id="0">
    <w:p w:rsidR="001429DC" w:rsidRDefault="00142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3E80A29" wp14:editId="46F0D984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5B1C65" wp14:editId="2A5D0C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AA2BF6" wp14:editId="71656C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B12D99C" wp14:editId="7D331C3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29DC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787E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47D1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2016-04-11T18:13:00Z</dcterms:created>
  <dcterms:modified xsi:type="dcterms:W3CDTF">2016-04-11T18:13:00Z</dcterms:modified>
</cp:coreProperties>
</file>