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B6869">
        <w:rPr>
          <w:rFonts w:ascii="Arial" w:hAnsi="Arial" w:cs="Arial"/>
          <w:b/>
          <w:caps/>
          <w:sz w:val="28"/>
          <w:szCs w:val="28"/>
        </w:rPr>
        <w:t>523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B686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6869">
              <w:rPr>
                <w:rFonts w:ascii="Arial" w:hAnsi="Arial" w:cs="Arial"/>
                <w:sz w:val="20"/>
                <w:szCs w:val="20"/>
              </w:rPr>
              <w:t xml:space="preserve">Registra o transcurso do Dia do Médico Infectologista, 11 de </w:t>
            </w:r>
            <w:proofErr w:type="gramStart"/>
            <w:r w:rsidRPr="00DB6869">
              <w:rPr>
                <w:rFonts w:ascii="Arial" w:hAnsi="Arial" w:cs="Arial"/>
                <w:sz w:val="20"/>
                <w:szCs w:val="20"/>
              </w:rPr>
              <w:t>abril.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DB6869">
        <w:rPr>
          <w:rFonts w:ascii="Arial" w:hAnsi="Arial" w:cs="Arial"/>
        </w:rPr>
        <w:t xml:space="preserve">Moção Congratulatória pelo </w:t>
      </w:r>
      <w:r w:rsidR="00DB6869" w:rsidRPr="00DB6869">
        <w:rPr>
          <w:rFonts w:ascii="Arial" w:hAnsi="Arial" w:cs="Arial"/>
        </w:rPr>
        <w:t xml:space="preserve">transcurso do Dia do Médico Infectologista, </w:t>
      </w:r>
      <w:r w:rsidR="00DB6869">
        <w:rPr>
          <w:rFonts w:ascii="Arial" w:hAnsi="Arial" w:cs="Arial"/>
        </w:rPr>
        <w:t xml:space="preserve">comemorado em </w:t>
      </w:r>
      <w:r w:rsidR="00DB6869" w:rsidRPr="00DB6869">
        <w:rPr>
          <w:rFonts w:ascii="Arial" w:hAnsi="Arial" w:cs="Arial"/>
        </w:rPr>
        <w:t>11 de abril.</w:t>
      </w:r>
    </w:p>
    <w:p w:rsidR="00DB6869" w:rsidRPr="00BF791A" w:rsidRDefault="00DB6869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desta especialidade médica, desejando sucesso em suas carreiras.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B6869">
        <w:rPr>
          <w:rFonts w:ascii="Arial" w:hAnsi="Arial" w:cs="Arial"/>
        </w:rPr>
        <w:t>13 de abril de 2016.</w:t>
      </w:r>
    </w:p>
    <w:p w:rsidR="00DB6869" w:rsidRDefault="00DB686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6869" w:rsidRDefault="00DB686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6869" w:rsidRDefault="00DB686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6869" w:rsidRPr="00A34F2C" w:rsidRDefault="00DB6869" w:rsidP="00DB686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B6869" w:rsidRPr="00A34F2C" w:rsidRDefault="00DB6869" w:rsidP="00DB68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DB6869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B3" w:rsidRDefault="00F06DB3">
      <w:r>
        <w:separator/>
      </w:r>
    </w:p>
  </w:endnote>
  <w:endnote w:type="continuationSeparator" w:id="0">
    <w:p w:rsidR="00F06DB3" w:rsidRDefault="00F0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B3" w:rsidRDefault="00F06DB3">
      <w:r>
        <w:separator/>
      </w:r>
    </w:p>
  </w:footnote>
  <w:footnote w:type="continuationSeparator" w:id="0">
    <w:p w:rsidR="00F06DB3" w:rsidRDefault="00F06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ABABDB" wp14:editId="4EECCE38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DB01621" wp14:editId="174DDD6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132D9F0" wp14:editId="36DF7DC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6E991AA" wp14:editId="3985F41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DB6869"/>
    <w:rsid w:val="00E11F92"/>
    <w:rsid w:val="00E14F37"/>
    <w:rsid w:val="00E3022D"/>
    <w:rsid w:val="00E86C30"/>
    <w:rsid w:val="00E90C30"/>
    <w:rsid w:val="00EB04D6"/>
    <w:rsid w:val="00ED2065"/>
    <w:rsid w:val="00F06DB3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5E683-35B5-407B-AAE5-91BA32BE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2016-04-11T18:53:00Z</dcterms:created>
  <dcterms:modified xsi:type="dcterms:W3CDTF">2016-04-11T18:53:00Z</dcterms:modified>
</cp:coreProperties>
</file>