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9337A">
        <w:rPr>
          <w:rFonts w:ascii="Arial" w:hAnsi="Arial" w:cs="Arial"/>
          <w:b/>
          <w:caps/>
          <w:sz w:val="28"/>
          <w:szCs w:val="28"/>
        </w:rPr>
        <w:t>531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49337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337A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realização de rondas policiais ostensivas no Jardim das </w:t>
            </w:r>
            <w:proofErr w:type="gramStart"/>
            <w:r w:rsidRPr="0049337A">
              <w:rPr>
                <w:rFonts w:ascii="Arial" w:hAnsi="Arial" w:cs="Arial"/>
                <w:sz w:val="20"/>
                <w:szCs w:val="20"/>
              </w:rPr>
              <w:t>Indústrias.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9337A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49337A" w:rsidRPr="0049337A">
        <w:rPr>
          <w:rFonts w:ascii="Arial" w:hAnsi="Arial" w:cs="Arial"/>
        </w:rPr>
        <w:t>ao 41º BPM/I - Batalhão de Polícia Militar do Interior solicitando a realização de rondas policiais ostensivas no Jardim das Indústrias.</w:t>
      </w:r>
    </w:p>
    <w:p w:rsidR="00691CF5" w:rsidRPr="00691CF5" w:rsidRDefault="0049337A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se faz necessária em vista dos relatos de moradores do referido bairro, que reclamam da presença constante de elementos mal-intencionados e usuários de entorpecentes, o que elevou o número de furtos e outros delitos na </w:t>
      </w:r>
      <w:proofErr w:type="gramStart"/>
      <w:r>
        <w:rPr>
          <w:rFonts w:ascii="Arial" w:hAnsi="Arial" w:cs="Arial"/>
        </w:rPr>
        <w:t>região.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49337A" w:rsidRPr="0049337A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9337A">
        <w:rPr>
          <w:rFonts w:ascii="Arial" w:hAnsi="Arial" w:cs="Arial"/>
        </w:rPr>
        <w:t>13 de abril de 2016.</w:t>
      </w:r>
    </w:p>
    <w:p w:rsidR="0049337A" w:rsidRDefault="0049337A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9337A" w:rsidRDefault="0049337A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49337A" w:rsidRDefault="0049337A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9337A" w:rsidRPr="00A34F2C" w:rsidRDefault="0049337A" w:rsidP="0049337A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49337A" w:rsidRPr="0049337A" w:rsidRDefault="0049337A" w:rsidP="0049337A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49337A" w:rsidRPr="0049337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C43" w:rsidRDefault="00F87C43">
      <w:r>
        <w:separator/>
      </w:r>
    </w:p>
  </w:endnote>
  <w:endnote w:type="continuationSeparator" w:id="0">
    <w:p w:rsidR="00F87C43" w:rsidRDefault="00F87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C43" w:rsidRDefault="00F87C43">
      <w:r>
        <w:separator/>
      </w:r>
    </w:p>
  </w:footnote>
  <w:footnote w:type="continuationSeparator" w:id="0">
    <w:p w:rsidR="00F87C43" w:rsidRDefault="00F87C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3E80A29" wp14:editId="46F0D984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85B1C65" wp14:editId="2A5D0C3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AA2BF6" wp14:editId="71656CF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B12D99C" wp14:editId="7D331C3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9337A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87C4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160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2016-04-11T18:43:00Z</dcterms:created>
  <dcterms:modified xsi:type="dcterms:W3CDTF">2016-04-11T18:43:00Z</dcterms:modified>
</cp:coreProperties>
</file>