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2C6191" w:rsidRDefault="00915737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516838">
        <w:rPr>
          <w:rFonts w:ascii="Arial" w:hAnsi="Arial" w:cs="Arial"/>
          <w:color w:val="000000"/>
        </w:rPr>
        <w:t>à Guarda Civil de Jacareí que sejam realizadas rondas ostensivas no Jardim Flórida, especialmente na Rua Nebraska. Segundo várias denúncias de moradores do bairro, o local está sendo frequentado por indivíduos mal-intencionados, que abordam transeuntes e moradores, inclusive</w:t>
      </w:r>
      <w:bookmarkStart w:id="0" w:name="_GoBack"/>
      <w:bookmarkEnd w:id="0"/>
      <w:r w:rsidR="00516838">
        <w:rPr>
          <w:rFonts w:ascii="Arial" w:hAnsi="Arial" w:cs="Arial"/>
          <w:color w:val="000000"/>
        </w:rPr>
        <w:t xml:space="preserve"> nos portões de suas residências para a realização de furtos, o que tem gerado muita insegurança a todos.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516838">
        <w:rPr>
          <w:rFonts w:ascii="Arial" w:hAnsi="Arial" w:cs="Arial"/>
          <w:b/>
          <w:color w:val="000000"/>
          <w:sz w:val="18"/>
          <w:szCs w:val="18"/>
        </w:rPr>
        <w:t>13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516838">
        <w:rPr>
          <w:rFonts w:ascii="Arial" w:hAnsi="Arial" w:cs="Arial"/>
          <w:b/>
          <w:color w:val="000000"/>
          <w:sz w:val="18"/>
          <w:szCs w:val="18"/>
        </w:rPr>
        <w:t>04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734EDC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35B" w:rsidRDefault="00E0635B">
      <w:r>
        <w:separator/>
      </w:r>
    </w:p>
  </w:endnote>
  <w:endnote w:type="continuationSeparator" w:id="0">
    <w:p w:rsidR="00E0635B" w:rsidRDefault="00E06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DF06D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A04CB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35B" w:rsidRDefault="00E0635B">
      <w:r>
        <w:separator/>
      </w:r>
    </w:p>
  </w:footnote>
  <w:footnote w:type="continuationSeparator" w:id="0">
    <w:p w:rsidR="00E0635B" w:rsidRDefault="00E06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065BDA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CE76B19" wp14:editId="65047F30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8903DDC" wp14:editId="50A21090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46256E0" wp14:editId="7BABC52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07B7A46B" wp14:editId="2B2B4D5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516838" w:rsidP="00734EDC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0537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734EDC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516838" w:rsidP="00516838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734EDC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516838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516838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65BDA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673E9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16838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86458"/>
    <w:rsid w:val="006B65AA"/>
    <w:rsid w:val="006C48FA"/>
    <w:rsid w:val="006E592C"/>
    <w:rsid w:val="006F77EF"/>
    <w:rsid w:val="007005FA"/>
    <w:rsid w:val="00722F7D"/>
    <w:rsid w:val="00730BCE"/>
    <w:rsid w:val="00734EDC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1496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A04CB"/>
    <w:rsid w:val="00BB4360"/>
    <w:rsid w:val="00BC1F77"/>
    <w:rsid w:val="00BD0E65"/>
    <w:rsid w:val="00BD2D47"/>
    <w:rsid w:val="00BE3842"/>
    <w:rsid w:val="00BF2B21"/>
    <w:rsid w:val="00BF6742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B4770"/>
    <w:rsid w:val="00DD3449"/>
    <w:rsid w:val="00DF06DD"/>
    <w:rsid w:val="00DF3CFC"/>
    <w:rsid w:val="00E0635B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02C0B-7902-4715-8B45-206CC93F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77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494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2016-04-12T12:24:00Z</dcterms:created>
  <dcterms:modified xsi:type="dcterms:W3CDTF">2016-04-12T12:24:00Z</dcterms:modified>
</cp:coreProperties>
</file>