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03EEF">
        <w:rPr>
          <w:rFonts w:ascii="Arial" w:hAnsi="Arial" w:cs="Arial"/>
          <w:b/>
          <w:caps/>
          <w:sz w:val="28"/>
          <w:szCs w:val="28"/>
        </w:rPr>
        <w:t>548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03EE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a liberação de recursos financeiros para a Santa Casa de Misericórdia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03EEF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203EEF" w:rsidRPr="00203EEF">
        <w:rPr>
          <w:rFonts w:ascii="Arial" w:hAnsi="Arial" w:cs="Arial"/>
        </w:rPr>
        <w:t>ao Governo do Estado de São Paulo solicitando a liberação de recursos financeiros para a Santa Casa de Misericórdia de Jacareí.</w:t>
      </w:r>
    </w:p>
    <w:p w:rsidR="00691CF5" w:rsidRPr="00691CF5" w:rsidRDefault="00203EEF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03EEF">
        <w:rPr>
          <w:rFonts w:ascii="Arial" w:hAnsi="Arial" w:cs="Arial"/>
        </w:rPr>
        <w:t xml:space="preserve">Tal solicitação objetiva, primordialmente, garantir que a Santa Casa de Jacareí tenha condições de oferecer atendimento de qualidade, humano e condigno à população, possibilitando, principalmente, o acesso apropriado aos serviços de saúde pelas pessoas mais </w:t>
      </w:r>
      <w:proofErr w:type="gramStart"/>
      <w:r w:rsidRPr="00203EEF">
        <w:rPr>
          <w:rFonts w:ascii="Arial" w:hAnsi="Arial" w:cs="Arial"/>
        </w:rPr>
        <w:t>carentes.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203EEF">
        <w:rPr>
          <w:rFonts w:ascii="Arial" w:hAnsi="Arial" w:cs="Arial"/>
        </w:rPr>
        <w:t xml:space="preserve">o </w:t>
      </w:r>
      <w:r w:rsidR="00203EEF" w:rsidRPr="00203EEF">
        <w:rPr>
          <w:rFonts w:ascii="Arial" w:hAnsi="Arial" w:cs="Arial"/>
        </w:rPr>
        <w:t>Governo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03EEF">
        <w:rPr>
          <w:rFonts w:ascii="Arial" w:hAnsi="Arial" w:cs="Arial"/>
        </w:rPr>
        <w:t>13 de abril de 2016.</w:t>
      </w:r>
    </w:p>
    <w:p w:rsidR="00203EEF" w:rsidRDefault="00203EE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03EEF" w:rsidRDefault="00203EE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03EEF" w:rsidRDefault="00203EE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03EEF" w:rsidRPr="00A34F2C" w:rsidRDefault="00203EEF" w:rsidP="00203EE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03EEF" w:rsidRPr="00A34F2C" w:rsidRDefault="00203EEF" w:rsidP="00203EE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203EEF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359" w:rsidRDefault="00121359">
      <w:r>
        <w:separator/>
      </w:r>
    </w:p>
  </w:endnote>
  <w:endnote w:type="continuationSeparator" w:id="0">
    <w:p w:rsidR="00121359" w:rsidRDefault="0012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359" w:rsidRDefault="00121359">
      <w:r>
        <w:separator/>
      </w:r>
    </w:p>
  </w:footnote>
  <w:footnote w:type="continuationSeparator" w:id="0">
    <w:p w:rsidR="00121359" w:rsidRDefault="00121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A59307C" wp14:editId="5AA5E68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989AEF2" wp14:editId="220954F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B0CE2B7" wp14:editId="18626AA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2A2A99E" wp14:editId="0551CC2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21359"/>
    <w:rsid w:val="0014591F"/>
    <w:rsid w:val="00172E81"/>
    <w:rsid w:val="00181CD2"/>
    <w:rsid w:val="001F13C3"/>
    <w:rsid w:val="00203EEF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2016-04-12T10:38:00Z</dcterms:created>
  <dcterms:modified xsi:type="dcterms:W3CDTF">2016-04-12T10:38:00Z</dcterms:modified>
</cp:coreProperties>
</file>