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00EF7">
        <w:rPr>
          <w:rFonts w:ascii="Arial" w:hAnsi="Arial" w:cs="Arial"/>
          <w:b/>
          <w:caps/>
          <w:sz w:val="28"/>
          <w:szCs w:val="28"/>
        </w:rPr>
        <w:t>582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00EF7" w:rsidP="00900EF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0EF7">
              <w:rPr>
                <w:rFonts w:ascii="Arial" w:hAnsi="Arial" w:cs="Arial"/>
                <w:sz w:val="20"/>
                <w:szCs w:val="20"/>
              </w:rPr>
              <w:t xml:space="preserve">Ao Departamento de Estradas de Rodagem do Estado de São Paulo, solicitando a construção de faixa elevada para a travessia de pedestres na Rodovia Nilo Máximo, defronte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00EF7">
              <w:rPr>
                <w:rFonts w:ascii="Arial" w:hAnsi="Arial" w:cs="Arial"/>
                <w:sz w:val="20"/>
                <w:szCs w:val="20"/>
              </w:rPr>
              <w:t xml:space="preserve">o ponto de ônibus existente no trecho de acesso ao Parque dos Príncipes, neste </w:t>
            </w:r>
            <w:proofErr w:type="gramStart"/>
            <w:r w:rsidRPr="00900EF7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00EF7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00EF7" w:rsidRPr="00900EF7">
        <w:rPr>
          <w:rFonts w:ascii="Arial" w:hAnsi="Arial" w:cs="Arial"/>
        </w:rPr>
        <w:t xml:space="preserve">ao Departamento de Estradas de Rodagem do Estado de São Paulo solicitando a construção de faixa elevada para a travessia de pedestres na Rodovia Nilo Máximo, defronte </w:t>
      </w:r>
      <w:r w:rsidR="00900EF7">
        <w:rPr>
          <w:rFonts w:ascii="Arial" w:hAnsi="Arial" w:cs="Arial"/>
        </w:rPr>
        <w:t>d</w:t>
      </w:r>
      <w:r w:rsidR="00900EF7" w:rsidRPr="00900EF7">
        <w:rPr>
          <w:rFonts w:ascii="Arial" w:hAnsi="Arial" w:cs="Arial"/>
        </w:rPr>
        <w:t>o ponto de ônibus existente no trecho de acesso ao Parque dos Príncipes, neste Município</w:t>
      </w:r>
      <w:r w:rsidR="00D65B4A">
        <w:rPr>
          <w:rFonts w:ascii="Arial" w:hAnsi="Arial" w:cs="Arial"/>
        </w:rPr>
        <w:t>. Seguem fotos</w:t>
      </w:r>
      <w:r w:rsidR="00900EF7" w:rsidRPr="00900EF7">
        <w:rPr>
          <w:rFonts w:ascii="Arial" w:hAnsi="Arial" w:cs="Arial"/>
        </w:rPr>
        <w:t>.</w:t>
      </w:r>
    </w:p>
    <w:p w:rsidR="00691CF5" w:rsidRPr="00691CF5" w:rsidRDefault="00900EF7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se faz necessária uma vez que muitos moradores do bairro utilizam </w:t>
      </w:r>
      <w:r w:rsidR="00193D3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transporte coletivo, </w:t>
      </w:r>
      <w:r w:rsidR="00193D3A">
        <w:rPr>
          <w:rFonts w:ascii="Arial" w:hAnsi="Arial" w:cs="Arial"/>
        </w:rPr>
        <w:t>sendo que</w:t>
      </w:r>
      <w:r>
        <w:rPr>
          <w:rFonts w:ascii="Arial" w:hAnsi="Arial" w:cs="Arial"/>
        </w:rPr>
        <w:t xml:space="preserve"> o constante fluxo de veículos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na Rodovia dificulta</w:t>
      </w:r>
      <w:bookmarkStart w:id="0" w:name="_GoBack"/>
      <w:bookmarkEnd w:id="0"/>
      <w:r>
        <w:rPr>
          <w:rFonts w:ascii="Arial" w:hAnsi="Arial" w:cs="Arial"/>
        </w:rPr>
        <w:t xml:space="preserve"> a travessia dos pedestres, o que representa um alto risco a todos que por ali transitam.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D61524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</w:t>
      </w:r>
      <w:r w:rsidR="00900EF7" w:rsidRPr="00900EF7">
        <w:rPr>
          <w:rFonts w:ascii="Arial" w:hAnsi="Arial" w:cs="Arial"/>
        </w:rPr>
        <w:t xml:space="preserve">Departamento de Estradas de Rodagem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00EF7">
        <w:rPr>
          <w:rFonts w:ascii="Arial" w:hAnsi="Arial" w:cs="Arial"/>
        </w:rPr>
        <w:t>20 de abril de 2016.</w:t>
      </w:r>
    </w:p>
    <w:p w:rsidR="00900EF7" w:rsidRDefault="00900EF7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00EF7" w:rsidRDefault="00900EF7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00EF7" w:rsidRDefault="00900EF7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00EF7" w:rsidRPr="00A34F2C" w:rsidRDefault="00900EF7" w:rsidP="00900EF7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900EF7" w:rsidRDefault="00900EF7" w:rsidP="00900EF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p w:rsidR="0054129C" w:rsidRDefault="0054129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4129C" w:rsidRDefault="0054129C" w:rsidP="0054129C">
      <w:pPr>
        <w:spacing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  <w:r w:rsidRPr="0054129C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582/16:</w:t>
      </w:r>
      <w:r w:rsidRPr="0054129C">
        <w:rPr>
          <w:rFonts w:ascii="Arial" w:hAnsi="Arial" w:cs="Arial"/>
          <w:i/>
          <w:sz w:val="18"/>
          <w:szCs w:val="18"/>
        </w:rPr>
        <w:tab/>
        <w:t>Ao Departamento de Estradas de Rodagem do Estado de São Paulo, solicitando a construção de faixa elevada para a travessia de pedestres na Rodovia Nilo Máximo, defronte do ponto de ônibus existente no trecho de acesso ao Parque dos Príncipes, neste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54129C">
        <w:rPr>
          <w:rFonts w:ascii="Arial" w:hAnsi="Arial" w:cs="Arial"/>
          <w:i/>
          <w:sz w:val="18"/>
          <w:szCs w:val="18"/>
        </w:rPr>
        <w:t>.</w:t>
      </w:r>
      <w:r w:rsidRPr="0054129C">
        <w:rPr>
          <w:rFonts w:ascii="Arial" w:hAnsi="Arial" w:cs="Arial"/>
          <w:i/>
          <w:sz w:val="18"/>
          <w:szCs w:val="18"/>
        </w:rPr>
        <w:cr/>
      </w:r>
    </w:p>
    <w:p w:rsidR="0054129C" w:rsidRDefault="0054129C" w:rsidP="00B0573B">
      <w:pPr>
        <w:ind w:left="2552" w:hanging="2552"/>
        <w:jc w:val="center"/>
        <w:rPr>
          <w:rFonts w:ascii="Arial" w:hAnsi="Arial" w:cs="Arial"/>
          <w:i/>
          <w:sz w:val="18"/>
          <w:szCs w:val="18"/>
        </w:rPr>
      </w:pPr>
      <w:r w:rsidRPr="0054129C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118A9FD3" wp14:editId="0E222671">
            <wp:extent cx="2880000" cy="2160000"/>
            <wp:effectExtent l="0" t="0" r="0" b="0"/>
            <wp:docPr id="5" name="Imagem 5" descr="C:\Documents and Settings\User\Meus documentos\_Trabalhos\2016\SO 12 - 20160420\3.Arquivos\0582_REQ\DSCN8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12 - 20160420\3.Arquivos\0582_REQ\DSCN82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2016\SO 12 - 20160420\3.Arquivos\0582_REQ\DSCN8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12 - 20160420\3.Arquivos\0582_REQ\DSCN82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29C" w:rsidRDefault="0054129C" w:rsidP="00B0573B">
      <w:pPr>
        <w:ind w:left="2552" w:hanging="2552"/>
        <w:jc w:val="center"/>
        <w:rPr>
          <w:rFonts w:ascii="Arial" w:hAnsi="Arial" w:cs="Arial"/>
          <w:i/>
          <w:sz w:val="18"/>
          <w:szCs w:val="18"/>
        </w:rPr>
      </w:pPr>
    </w:p>
    <w:p w:rsidR="0054129C" w:rsidRDefault="0054129C" w:rsidP="00B0573B">
      <w:pPr>
        <w:spacing w:after="120" w:line="276" w:lineRule="auto"/>
        <w:ind w:left="2552" w:hanging="2552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7" name="Imagem 7" descr="C:\Documents and Settings\User\Meus documentos\_Trabalhos\2016\SO 12 - 20160420\3.Arquivos\0582_REQ\DSCN8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12 - 20160420\3.Arquivos\0582_REQ\DSCN826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73B" w:rsidRPr="0054129C" w:rsidRDefault="00B0573B" w:rsidP="0054129C">
      <w:pPr>
        <w:spacing w:line="276" w:lineRule="auto"/>
        <w:ind w:left="2552" w:hanging="2552"/>
        <w:jc w:val="center"/>
        <w:rPr>
          <w:rFonts w:ascii="Arial" w:hAnsi="Arial" w:cs="Arial"/>
          <w:i/>
          <w:sz w:val="18"/>
          <w:szCs w:val="18"/>
        </w:rPr>
      </w:pPr>
      <w:r w:rsidRPr="00B0573B">
        <w:rPr>
          <w:rFonts w:ascii="Arial" w:hAnsi="Arial" w:cs="Arial"/>
          <w:b/>
          <w:i/>
          <w:sz w:val="18"/>
          <w:szCs w:val="18"/>
        </w:rPr>
        <w:t>FOTOS: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B0573B">
        <w:rPr>
          <w:rFonts w:ascii="Arial" w:hAnsi="Arial" w:cs="Arial"/>
          <w:i/>
          <w:sz w:val="18"/>
          <w:szCs w:val="18"/>
        </w:rPr>
        <w:t>Rodovia Nilo Máximo</w:t>
      </w:r>
      <w:r>
        <w:rPr>
          <w:rFonts w:ascii="Arial" w:hAnsi="Arial" w:cs="Arial"/>
          <w:i/>
          <w:sz w:val="18"/>
          <w:szCs w:val="18"/>
        </w:rPr>
        <w:t>,</w:t>
      </w:r>
      <w:r w:rsidRPr="00B0573B">
        <w:rPr>
          <w:rFonts w:ascii="Arial" w:hAnsi="Arial" w:cs="Arial"/>
          <w:i/>
          <w:sz w:val="18"/>
          <w:szCs w:val="18"/>
        </w:rPr>
        <w:t xml:space="preserve"> acesso ao Parque dos Príncipes</w:t>
      </w:r>
      <w:r>
        <w:rPr>
          <w:rFonts w:ascii="Arial" w:hAnsi="Arial" w:cs="Arial"/>
          <w:i/>
          <w:sz w:val="18"/>
          <w:szCs w:val="18"/>
        </w:rPr>
        <w:t>.</w:t>
      </w:r>
    </w:p>
    <w:sectPr w:rsidR="00B0573B" w:rsidRPr="0054129C" w:rsidSect="002F02DB">
      <w:headerReference w:type="default" r:id="rId11"/>
      <w:footerReference w:type="defaul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6A5" w:rsidRDefault="00F306A5">
      <w:r>
        <w:separator/>
      </w:r>
    </w:p>
  </w:endnote>
  <w:endnote w:type="continuationSeparator" w:id="0">
    <w:p w:rsidR="00F306A5" w:rsidRDefault="00F3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6A5" w:rsidRDefault="00F306A5">
      <w:r>
        <w:separator/>
      </w:r>
    </w:p>
  </w:footnote>
  <w:footnote w:type="continuationSeparator" w:id="0">
    <w:p w:rsidR="00F306A5" w:rsidRDefault="00F30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AA8C89C" wp14:editId="1824F459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CBEAE7B" wp14:editId="1A388EB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6C7906C" wp14:editId="30FC2A7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4F61004" wp14:editId="7ED13BC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93D3A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4129C"/>
    <w:rsid w:val="00564368"/>
    <w:rsid w:val="0058109A"/>
    <w:rsid w:val="005B3D21"/>
    <w:rsid w:val="005C3938"/>
    <w:rsid w:val="005C5E72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00EF7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0573B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61524"/>
    <w:rsid w:val="00D65B4A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06A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4129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12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4129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12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260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2014-12-11T13:13:00Z</cp:lastPrinted>
  <dcterms:created xsi:type="dcterms:W3CDTF">2016-04-18T17:32:00Z</dcterms:created>
  <dcterms:modified xsi:type="dcterms:W3CDTF">2016-04-19T18:03:00Z</dcterms:modified>
</cp:coreProperties>
</file>