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t>CENTRO – IMPLANTAÇÃO DE FAIXA DE TRAVESSIA DE PEDESTRES – RUA XV DE NOVEMBRO, EM FRENTE AO HOSPITAL DE CLÍNICAS ANTONIO AFONSO.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Trata-se de solicitação das Senhoras Elza Maria Gonçalves de Souza e Simone Cristina dos Santos, bem como do Sr. Reinaldo Soares e dos funcionários do referido hospital, comerciantes, funcionários dos comércios e transeuntes. A Rua XV de novembro é uma das principais ruas do centro da cidade, onde o fluxo de </w:t>
      </w:r>
      <w:bookmarkStart w:id="0" w:name="_GoBack"/>
      <w:r w:rsidRPr="0026403D">
        <w:rPr>
          <w:rFonts w:ascii="Arial" w:hAnsi="Arial" w:cs="Arial"/>
          <w:color w:val="000000"/>
        </w:rPr>
        <w:t xml:space="preserve">veículos e pedestres é intenso. Pacientes do Hospital Antônio Afonso que passam </w:t>
      </w:r>
      <w:bookmarkEnd w:id="0"/>
      <w:r w:rsidRPr="0026403D">
        <w:rPr>
          <w:rFonts w:ascii="Arial" w:hAnsi="Arial" w:cs="Arial"/>
          <w:color w:val="000000"/>
        </w:rPr>
        <w:t>por tratamento de saúde, principalmente os idosos, reclamam das dificuldades que enfrentam para atravessar a referida rua. Também é o caso da Sra. Elza Maria Gonçalves de Souza, que possui um restaurante próximo à clínica, e informa que seus clientes também enfrentam a mesma dificuldade. Pensando na segurança e no bem estar de todos, os solicitantes pedem em caráter de urgência a implantação da faixa de travessia de pedestres no local.</w:t>
      </w:r>
    </w:p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t>CHÁCARAS GUARAREMA – MANUTENÇÃO EM TUBULAÇÃO ENTUPIDA – RUA SÃO JOSÉ OPERÁRIO, AO LADO DO Nº 516.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Trata-se de solicitação dos Senhores Francisco Gomes, Francisco Bento da Silva, José Ferreira Leite, Cláudio Gimenes, Antonio Carlos </w:t>
      </w:r>
      <w:proofErr w:type="spellStart"/>
      <w:r w:rsidRPr="0026403D">
        <w:rPr>
          <w:rFonts w:ascii="Arial" w:hAnsi="Arial" w:cs="Arial"/>
          <w:color w:val="000000"/>
        </w:rPr>
        <w:t>Furlam</w:t>
      </w:r>
      <w:proofErr w:type="spellEnd"/>
      <w:r w:rsidRPr="0026403D">
        <w:rPr>
          <w:rFonts w:ascii="Arial" w:hAnsi="Arial" w:cs="Arial"/>
          <w:color w:val="000000"/>
        </w:rPr>
        <w:t>, Wilson Ferreira da Silva e José Carlos da Silva Irmão, das Senhoras Maria Soledade Bezerra e Silvia Regina da Silva, bem como dos demais moradores do bairro. As fortes chuvas do último mês provocaram um enorme alagamento, obstruindo totalmente a passagem de carros e pedestres na Rua São José Operário, ao lado do nº 516. O fato é que há uma tubulação que passa por baixo da referida rua que está entupida, e os moradores solicitam em caráter de urgência que seja feita a manutenção. A rua aqui faz ligação com todo o bairro e a obstrução impede muitos moradores saírem de suas residências. A tubulação e a grade de proteção foram destruídas pelas fortes chuvas e o entupimento da tubulação represa a água na parte de cima, alagando todo o local.</w:t>
      </w:r>
    </w:p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lastRenderedPageBreak/>
        <w:t>CHÁCARAS GUARAREMA – AMPLIAÇÃO DA REDE DE ILUMINAÇÃO PÚBLICA – RUA SÃO JOSÉ OPERÁRIO, DESDE O Nº 155 AO Nº 516.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Trata-se de uma solicitação dos Senhores Francisco Gomes, Francisco Bento da Silva, José Ferreira Leite, Cláudio Gimenes, Antonio Carlos </w:t>
      </w:r>
      <w:proofErr w:type="spellStart"/>
      <w:r w:rsidRPr="0026403D">
        <w:rPr>
          <w:rFonts w:ascii="Arial" w:hAnsi="Arial" w:cs="Arial"/>
          <w:color w:val="000000"/>
        </w:rPr>
        <w:t>Furlam</w:t>
      </w:r>
      <w:proofErr w:type="spellEnd"/>
      <w:r w:rsidRPr="0026403D">
        <w:rPr>
          <w:rFonts w:ascii="Arial" w:hAnsi="Arial" w:cs="Arial"/>
          <w:color w:val="000000"/>
        </w:rPr>
        <w:t>, Wilson Ferreira Da Silva e José Carlos da Silva Irmão, das Senhoras Maria Soledade Bezerra e Silvia Regina da Silva, bem como dos demais moradores do bairro, que solicitam, em caráter de urgência, que a rede de iluminação pública seja ampliada, ou seja, que façam a ligação de um poste a outro. Trata-se de um pequeno trecho onde faltam apenas dois postes. Segundo o Sr. Francisco Gomes, ele e seus vizinhos vivem preocupados e inseguros, pois o bairro é muito arborizado e a escuridão propicia a ação de pessoas mal-intencionadas. Os roubos em residências são frequentes nessas imediações, e o local melhor iluminado trará mais segurança a todos.</w:t>
      </w:r>
    </w:p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t>CIDADE SALVADOR – NOTIFICAÇÃO DE PROPRIETÁRIO DE TERRENO ABANDONADO – RUA ROSALINA GUERRA DE MIRANDA, AO LADO DO Nº 462.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Trata-se de solicitação dos moradores próximos, que reclamam que há anos este terreno está abandonado. Além do incomodo de ter um matagal ao lado de casa, eles convivem com o lixo que pessoas sem nenhum compromisso com o meio ambiente ali descartam. A preocupação com o mosquito </w:t>
      </w:r>
      <w:r w:rsidRPr="0026403D">
        <w:rPr>
          <w:rFonts w:ascii="Arial" w:hAnsi="Arial" w:cs="Arial"/>
          <w:i/>
          <w:color w:val="000000"/>
        </w:rPr>
        <w:t>Aedes Aegypti</w:t>
      </w:r>
      <w:r w:rsidRPr="0026403D">
        <w:rPr>
          <w:rFonts w:ascii="Arial" w:hAnsi="Arial" w:cs="Arial"/>
          <w:color w:val="000000"/>
        </w:rPr>
        <w:t xml:space="preserve"> obriga-os a procurar o órgão responsável a fim de notificar o proprietário para que este faça a limpeza e feche o local. Os solicitantes afirmam que pessoas de outras ruas descartam lixo, entulho e ateiam fogo, causando um grande transtorno.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Assim, pedimos em caráter de urgência que o órgão responsável notifique o proprietário e que este tome as devidas </w:t>
      </w:r>
      <w:r w:rsidR="0026403D" w:rsidRPr="0026403D">
        <w:rPr>
          <w:rFonts w:ascii="Arial" w:hAnsi="Arial" w:cs="Arial"/>
          <w:color w:val="000000"/>
        </w:rPr>
        <w:t>providências</w:t>
      </w:r>
      <w:r w:rsidRPr="0026403D">
        <w:rPr>
          <w:rFonts w:ascii="Arial" w:hAnsi="Arial" w:cs="Arial"/>
          <w:color w:val="000000"/>
        </w:rPr>
        <w:t xml:space="preserve">: </w:t>
      </w:r>
      <w:proofErr w:type="gramStart"/>
      <w:r w:rsidRPr="0026403D">
        <w:rPr>
          <w:rFonts w:ascii="Arial" w:hAnsi="Arial" w:cs="Arial"/>
          <w:color w:val="000000"/>
        </w:rPr>
        <w:t>capina,</w:t>
      </w:r>
      <w:proofErr w:type="gramEnd"/>
      <w:r w:rsidRPr="0026403D">
        <w:rPr>
          <w:rFonts w:ascii="Arial" w:hAnsi="Arial" w:cs="Arial"/>
          <w:color w:val="000000"/>
        </w:rPr>
        <w:t xml:space="preserve"> limpeza, fechar com muro e colocar portão. Desta forma, o local não terá mais a aparência de abandono.</w:t>
      </w:r>
    </w:p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lastRenderedPageBreak/>
        <w:t>CHÁCARAS GUARAREMA – COLOCAÇÃO DE BRAÇOS LUMINÁRES E LÂMPADAS NA REDE DE ILUMINAÇÃO PÚBLICA – ESTRADA MADRE TEREZA DE CALCUTÁ, ESTRADA SANTO EXPEDITO E PARTE DA ESTRADA CRISTO REDENTOR.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Trata-se de pedido das Senhoras Maria Soledade Bezerra e Silvia Regina da Silva, dos Senhores Francisco Bento da Silva, Francisco Gomes, José Ferreira Leite, Cláudio Gimenes, Luiz </w:t>
      </w:r>
      <w:proofErr w:type="spellStart"/>
      <w:r w:rsidRPr="0026403D">
        <w:rPr>
          <w:rFonts w:ascii="Arial" w:hAnsi="Arial" w:cs="Arial"/>
          <w:color w:val="000000"/>
        </w:rPr>
        <w:t>Florival</w:t>
      </w:r>
      <w:proofErr w:type="spellEnd"/>
      <w:r w:rsidRPr="0026403D">
        <w:rPr>
          <w:rFonts w:ascii="Arial" w:hAnsi="Arial" w:cs="Arial"/>
          <w:color w:val="000000"/>
        </w:rPr>
        <w:t xml:space="preserve"> da Silva, Antonio Carlos </w:t>
      </w:r>
      <w:proofErr w:type="spellStart"/>
      <w:r w:rsidRPr="0026403D">
        <w:rPr>
          <w:rFonts w:ascii="Arial" w:hAnsi="Arial" w:cs="Arial"/>
          <w:color w:val="000000"/>
        </w:rPr>
        <w:t>Furlam</w:t>
      </w:r>
      <w:proofErr w:type="spellEnd"/>
      <w:r w:rsidRPr="0026403D">
        <w:rPr>
          <w:rFonts w:ascii="Arial" w:hAnsi="Arial" w:cs="Arial"/>
          <w:color w:val="000000"/>
        </w:rPr>
        <w:t>, Wilson Ferreira Da Silva e José Carlos da Silva Irmão. Tendo em vista que nas ruas acima citadas já há rede elétrica, ou seja, poste e fiação, faltam somente os braços luminares e lâmpadas. Na Estrada Cristo Redentor, na parte que faz ligação com a Estrada São José Operário, falta iluminação por completo.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>A falta de iluminação nesses locais acarreta preocupação. Por se tratar de uma região constituída por chácaras e bastante arborizada, a segurança dos moradores fica comprometida, pois na imensa escuridão é impossível perceber quem se aproxima.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>O que chama mais atenção é que os moradores das Estradas Madre Tereza de Calcutá e Santo Expedito estão recebendo a cobrança da CIP (Contribuição Municipal para a Iluminação Pública) sem ter nas vias onde moram braços liminares e lâmpadas. Estamos certos de que poderemos contar com a especial atenção da Vossa Excelência no atendimento a esta reivindicação.</w:t>
      </w:r>
    </w:p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t>ATENDIMENTO MÉDICO URGENTE AO SENHOR CIRO MARTINS DE OLIVEIRA.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>Que sejam tomadas pela Secretaria de S</w:t>
      </w:r>
      <w:r w:rsidR="0026403D" w:rsidRPr="0026403D">
        <w:rPr>
          <w:rFonts w:ascii="Arial" w:hAnsi="Arial" w:cs="Arial"/>
          <w:color w:val="000000"/>
        </w:rPr>
        <w:t xml:space="preserve"> espera </w:t>
      </w:r>
      <w:proofErr w:type="spellStart"/>
      <w:r w:rsidRPr="0026403D">
        <w:rPr>
          <w:rFonts w:ascii="Arial" w:hAnsi="Arial" w:cs="Arial"/>
          <w:color w:val="000000"/>
        </w:rPr>
        <w:t>aúde</w:t>
      </w:r>
      <w:proofErr w:type="spellEnd"/>
      <w:r w:rsidRPr="0026403D">
        <w:rPr>
          <w:rFonts w:ascii="Arial" w:hAnsi="Arial" w:cs="Arial"/>
          <w:color w:val="000000"/>
        </w:rPr>
        <w:t xml:space="preserve"> as providências necessárias para o atendimento urgente de um munícipe que para realizar um exame de Ultrassonografia Doppler.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>Trata-se de uma solicitação do Senhor Ciro Martins de Oliveira, data de nascimento: 19/08/1945, Cartão do SUS nº 898.000.34.41.27.0101, telefones para contato: (12) 3956-3410 ou (12) 98275-3529.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lastRenderedPageBreak/>
        <w:t xml:space="preserve">Peço </w:t>
      </w:r>
      <w:r w:rsidR="0026403D" w:rsidRPr="0026403D">
        <w:rPr>
          <w:rFonts w:ascii="Arial" w:hAnsi="Arial" w:cs="Arial"/>
          <w:color w:val="000000"/>
        </w:rPr>
        <w:t>providências</w:t>
      </w:r>
      <w:r w:rsidRPr="0026403D">
        <w:rPr>
          <w:rFonts w:ascii="Arial" w:hAnsi="Arial" w:cs="Arial"/>
          <w:color w:val="000000"/>
        </w:rPr>
        <w:t xml:space="preserve"> com urgência do Secretário de Saúde deste Município com relação a esse caso, pois esse munícipe teve seu exame de Ultrassonografia Doppler remarcado por duas vezes, e até o momento não conseguiu ter seu exame reagendado, permanecendo no aguardo do novo agendamento.</w:t>
      </w:r>
    </w:p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t>ATENDIMENTO MÉDICO URGENTE À SENHORA LAIDE PEREIRA DA SILVA.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>Que sejam tomadas pela Secretaria de Saúde as providências necessárias para o atendimento urgente de uma munícipe que espera para realizar um exame de Ultrassonografia Doppler Colorida de Vasos.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Trata-se de uma solicitação da Senhora </w:t>
      </w:r>
      <w:proofErr w:type="spellStart"/>
      <w:r w:rsidRPr="0026403D">
        <w:rPr>
          <w:rFonts w:ascii="Arial" w:hAnsi="Arial" w:cs="Arial"/>
          <w:color w:val="000000"/>
        </w:rPr>
        <w:t>Laide</w:t>
      </w:r>
      <w:proofErr w:type="spellEnd"/>
      <w:r w:rsidRPr="0026403D">
        <w:rPr>
          <w:rFonts w:ascii="Arial" w:hAnsi="Arial" w:cs="Arial"/>
          <w:color w:val="000000"/>
        </w:rPr>
        <w:t xml:space="preserve"> Pereira da Silva, data de nascimento: 08/11/1948, Cartão do SUS: 898.000.34.15.51.9661, telefones para contato: (12) 7817-3480, (12) 98161-6386 e (12) 98178-1805.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Peço </w:t>
      </w:r>
      <w:r w:rsidR="0026403D" w:rsidRPr="0026403D">
        <w:rPr>
          <w:rFonts w:ascii="Arial" w:hAnsi="Arial" w:cs="Arial"/>
          <w:color w:val="000000"/>
        </w:rPr>
        <w:t>providências</w:t>
      </w:r>
      <w:r w:rsidRPr="0026403D">
        <w:rPr>
          <w:rFonts w:ascii="Arial" w:hAnsi="Arial" w:cs="Arial"/>
          <w:color w:val="000000"/>
        </w:rPr>
        <w:t xml:space="preserve"> com urgência do Secretário de Saúde deste Município com relação a esse caso, pois essa munícipe teve seu exame de Ultrassonografia Doppler de Vasos remarcado por </w:t>
      </w:r>
      <w:proofErr w:type="gramStart"/>
      <w:r w:rsidRPr="0026403D">
        <w:rPr>
          <w:rFonts w:ascii="Arial" w:hAnsi="Arial" w:cs="Arial"/>
          <w:color w:val="000000"/>
        </w:rPr>
        <w:t>4</w:t>
      </w:r>
      <w:proofErr w:type="gramEnd"/>
      <w:r w:rsidRPr="0026403D">
        <w:rPr>
          <w:rFonts w:ascii="Arial" w:hAnsi="Arial" w:cs="Arial"/>
          <w:color w:val="000000"/>
        </w:rPr>
        <w:t xml:space="preserve"> vezes, e até o momento não conseguiu ter seu exame reagendado, permanecendo no aguardo do novo agendamento.</w:t>
      </w:r>
    </w:p>
    <w:p w:rsidR="0043166A" w:rsidRPr="0026403D" w:rsidRDefault="0043166A" w:rsidP="0026403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 w:hanging="567"/>
        <w:jc w:val="both"/>
        <w:rPr>
          <w:rFonts w:ascii="Arial" w:hAnsi="Arial" w:cs="Arial"/>
          <w:b/>
          <w:color w:val="000000"/>
        </w:rPr>
      </w:pPr>
      <w:r w:rsidRPr="0026403D">
        <w:rPr>
          <w:rFonts w:ascii="Arial" w:hAnsi="Arial" w:cs="Arial"/>
          <w:b/>
          <w:color w:val="000000"/>
        </w:rPr>
        <w:t>ATENDIMENTO MÉDICO URGENTE À SENHORA CARMEM DA SILVEIRA ROCHA PEREIRA.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>Que sejam tomadas pela Secretaria de Saúde as providências necessárias para o atendimento urgente de uma munícipe que espera para realizar uma cirurgia de catarata, pois corre o risco de perder a visão.</w:t>
      </w:r>
    </w:p>
    <w:p w:rsidR="0043166A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>Trata-se de uma solicitação da Senhora Carmem da Silveira Rocha Pereira, data de nascimento: 04/06/1941, Cartão do SUS: 898.001.807.65789, telefones para contato: (12) 3953-3993, (12) 99169-7390 (filha Marta) e (12) 99166-7800 (genro Pedro).</w:t>
      </w:r>
    </w:p>
    <w:p w:rsidR="002C6191" w:rsidRPr="0026403D" w:rsidRDefault="0043166A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26403D">
        <w:rPr>
          <w:rFonts w:ascii="Arial" w:hAnsi="Arial" w:cs="Arial"/>
          <w:color w:val="000000"/>
        </w:rPr>
        <w:t xml:space="preserve">Peço </w:t>
      </w:r>
      <w:r w:rsidR="0026403D" w:rsidRPr="0026403D">
        <w:rPr>
          <w:rFonts w:ascii="Arial" w:hAnsi="Arial" w:cs="Arial"/>
          <w:color w:val="000000"/>
        </w:rPr>
        <w:t>providências</w:t>
      </w:r>
      <w:r w:rsidRPr="0026403D">
        <w:rPr>
          <w:rFonts w:ascii="Arial" w:hAnsi="Arial" w:cs="Arial"/>
          <w:color w:val="000000"/>
        </w:rPr>
        <w:t xml:space="preserve"> com urgência do Secretário de Saúde deste Município com relação a esse caso, pois essa senhora foi atendida no dia 08/04/2016 e encaminhada pela Doutora Eliana </w:t>
      </w:r>
      <w:proofErr w:type="spellStart"/>
      <w:r w:rsidRPr="0026403D">
        <w:rPr>
          <w:rFonts w:ascii="Arial" w:hAnsi="Arial" w:cs="Arial"/>
          <w:color w:val="000000"/>
        </w:rPr>
        <w:t>Kakinoana</w:t>
      </w:r>
      <w:proofErr w:type="spellEnd"/>
      <w:r w:rsidRPr="0026403D">
        <w:rPr>
          <w:rFonts w:ascii="Arial" w:hAnsi="Arial" w:cs="Arial"/>
          <w:color w:val="000000"/>
        </w:rPr>
        <w:t xml:space="preserve"> para uma consulta medica em </w:t>
      </w:r>
      <w:r w:rsidRPr="0026403D">
        <w:rPr>
          <w:rFonts w:ascii="Arial" w:hAnsi="Arial" w:cs="Arial"/>
          <w:color w:val="000000"/>
        </w:rPr>
        <w:lastRenderedPageBreak/>
        <w:t xml:space="preserve">atenção especializada. Porém não foi dada nenhuma previsão do agendamento da cirurgia e, como a paciente corre o risco de perder a visão, </w:t>
      </w:r>
      <w:r w:rsidR="0026403D" w:rsidRPr="0026403D">
        <w:rPr>
          <w:rFonts w:ascii="Arial" w:hAnsi="Arial" w:cs="Arial"/>
          <w:color w:val="000000"/>
        </w:rPr>
        <w:t>su</w:t>
      </w:r>
      <w:r w:rsidRPr="0026403D">
        <w:rPr>
          <w:rFonts w:ascii="Arial" w:hAnsi="Arial" w:cs="Arial"/>
          <w:color w:val="000000"/>
        </w:rPr>
        <w:t>a família está muito preocupada.</w:t>
      </w:r>
    </w:p>
    <w:p w:rsidR="0026403D" w:rsidRPr="0043166A" w:rsidRDefault="0026403D" w:rsidP="0026403D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line="324" w:lineRule="auto"/>
        <w:ind w:left="567" w:right="-284"/>
        <w:jc w:val="both"/>
        <w:rPr>
          <w:rFonts w:ascii="Arial" w:hAnsi="Arial" w:cs="Arial"/>
          <w:color w:val="000000"/>
        </w:rPr>
      </w:pP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FD2818">
        <w:rPr>
          <w:rFonts w:ascii="Arial" w:hAnsi="Arial" w:cs="Arial"/>
          <w:b/>
          <w:color w:val="000000"/>
          <w:sz w:val="18"/>
          <w:szCs w:val="18"/>
        </w:rPr>
        <w:t>20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FD2818">
        <w:rPr>
          <w:rFonts w:ascii="Arial" w:hAnsi="Arial" w:cs="Arial"/>
          <w:b/>
          <w:color w:val="000000"/>
          <w:sz w:val="18"/>
          <w:szCs w:val="18"/>
        </w:rPr>
        <w:t>04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F61690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30" w:rsidRDefault="00E71B30">
      <w:r>
        <w:separator/>
      </w:r>
    </w:p>
  </w:endnote>
  <w:endnote w:type="continuationSeparator" w:id="0">
    <w:p w:rsidR="00E71B30" w:rsidRDefault="00E7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E648B8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30" w:rsidRDefault="00E71B30">
      <w:r>
        <w:separator/>
      </w:r>
    </w:p>
  </w:footnote>
  <w:footnote w:type="continuationSeparator" w:id="0">
    <w:p w:rsidR="00E71B30" w:rsidRDefault="00E71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974B05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193B651" wp14:editId="5AC61798">
              <wp:simplePos x="0" y="0"/>
              <wp:positionH relativeFrom="page">
                <wp:posOffset>180340</wp:posOffset>
              </wp:positionH>
              <wp:positionV relativeFrom="page">
                <wp:posOffset>5400675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5.25pt" to="28.35pt,4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HlMb4L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83F7B5" wp14:editId="6DC2E49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C989FE" wp14:editId="16BFB43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53713469" wp14:editId="38F4943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FD2818" w:rsidP="00F6169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0596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FD2818" w:rsidP="00FD281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D53B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AD53B3">
            <w:rPr>
              <w:rStyle w:val="Nmerodepgina"/>
              <w:rFonts w:ascii="Arial Black" w:hAnsi="Arial Black" w:cs="Arial"/>
              <w:b/>
              <w:noProof/>
            </w:rPr>
            <w:t>05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403D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166A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5EC3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56A9"/>
    <w:rsid w:val="00767750"/>
    <w:rsid w:val="007A6715"/>
    <w:rsid w:val="007B5856"/>
    <w:rsid w:val="007C4E7D"/>
    <w:rsid w:val="007E33E1"/>
    <w:rsid w:val="007F3A85"/>
    <w:rsid w:val="007F3FDF"/>
    <w:rsid w:val="007F6AD7"/>
    <w:rsid w:val="0081775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74B05"/>
    <w:rsid w:val="00995705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D53B3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71B30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1690"/>
    <w:rsid w:val="00F66529"/>
    <w:rsid w:val="00F66C58"/>
    <w:rsid w:val="00F81DB2"/>
    <w:rsid w:val="00F94D5B"/>
    <w:rsid w:val="00F95D1E"/>
    <w:rsid w:val="00FC5A0D"/>
    <w:rsid w:val="00FD2818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646EC-591B-4E3F-87CB-FA57C9FE4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5</Pages>
  <Words>1179</Words>
  <Characters>6369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7533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2016-04-19T14:30:00Z</dcterms:created>
  <dcterms:modified xsi:type="dcterms:W3CDTF">2016-04-19T14:30:00Z</dcterms:modified>
</cp:coreProperties>
</file>