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048EC">
        <w:rPr>
          <w:rFonts w:ascii="Arial" w:hAnsi="Arial" w:cs="Arial"/>
          <w:b/>
          <w:caps/>
          <w:sz w:val="28"/>
          <w:szCs w:val="28"/>
        </w:rPr>
        <w:t>644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048E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8EC">
              <w:rPr>
                <w:rFonts w:ascii="Arial" w:hAnsi="Arial" w:cs="Arial"/>
                <w:sz w:val="20"/>
                <w:szCs w:val="20"/>
              </w:rPr>
              <w:t xml:space="preserve">Moção Congratulatória à jovem Rafaela Luna, representante de Jacareí, escolhida em seletiva regional ocorrida no último dia 23 de abril, na cidade de Ilhabela, para concorrer no concurso Miss São Paulo </w:t>
            </w:r>
            <w:proofErr w:type="gramStart"/>
            <w:r w:rsidRPr="009048EC">
              <w:rPr>
                <w:rFonts w:ascii="Arial" w:hAnsi="Arial" w:cs="Arial"/>
                <w:sz w:val="20"/>
                <w:szCs w:val="20"/>
              </w:rPr>
              <w:t>2016.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9048EC" w:rsidRPr="009048EC">
        <w:rPr>
          <w:rFonts w:ascii="Arial" w:hAnsi="Arial" w:cs="Arial"/>
        </w:rPr>
        <w:t xml:space="preserve">à jovem Rafaela Luna, escolhida </w:t>
      </w:r>
      <w:r w:rsidR="009048EC">
        <w:rPr>
          <w:rFonts w:ascii="Arial" w:hAnsi="Arial" w:cs="Arial"/>
        </w:rPr>
        <w:t>para representar</w:t>
      </w:r>
      <w:r w:rsidR="009048EC" w:rsidRPr="009048EC">
        <w:rPr>
          <w:rFonts w:ascii="Arial" w:hAnsi="Arial" w:cs="Arial"/>
        </w:rPr>
        <w:t xml:space="preserve"> Jacareí</w:t>
      </w:r>
      <w:r w:rsidR="009048EC" w:rsidRPr="009048EC">
        <w:rPr>
          <w:rFonts w:ascii="Arial" w:hAnsi="Arial" w:cs="Arial"/>
        </w:rPr>
        <w:t xml:space="preserve"> </w:t>
      </w:r>
      <w:r w:rsidR="009048EC" w:rsidRPr="009048EC">
        <w:rPr>
          <w:rFonts w:ascii="Arial" w:hAnsi="Arial" w:cs="Arial"/>
        </w:rPr>
        <w:t>no concurso Miss São Paulo 2016</w:t>
      </w:r>
      <w:r w:rsidR="009048EC">
        <w:rPr>
          <w:rFonts w:ascii="Arial" w:hAnsi="Arial" w:cs="Arial"/>
        </w:rPr>
        <w:t xml:space="preserve">, </w:t>
      </w:r>
      <w:r w:rsidR="009048EC" w:rsidRPr="009048EC">
        <w:rPr>
          <w:rFonts w:ascii="Arial" w:hAnsi="Arial" w:cs="Arial"/>
        </w:rPr>
        <w:t>em seletiva regional ocorrida no últ</w:t>
      </w:r>
      <w:bookmarkStart w:id="0" w:name="_GoBack"/>
      <w:bookmarkEnd w:id="0"/>
      <w:r w:rsidR="009048EC" w:rsidRPr="009048EC">
        <w:rPr>
          <w:rFonts w:ascii="Arial" w:hAnsi="Arial" w:cs="Arial"/>
        </w:rPr>
        <w:t xml:space="preserve">imo dia 23 </w:t>
      </w:r>
      <w:r w:rsidR="009048EC">
        <w:rPr>
          <w:rFonts w:ascii="Arial" w:hAnsi="Arial" w:cs="Arial"/>
        </w:rPr>
        <w:t>de abril na cidade de Ilhabela</w:t>
      </w:r>
      <w:r w:rsidR="009048EC" w:rsidRPr="009048EC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048EC">
        <w:rPr>
          <w:rFonts w:ascii="Arial" w:hAnsi="Arial" w:cs="Arial"/>
        </w:rPr>
        <w:t>27 de abril de 2016.</w:t>
      </w:r>
    </w:p>
    <w:p w:rsidR="009048EC" w:rsidRDefault="009048E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48EC" w:rsidRDefault="009048E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48EC" w:rsidRDefault="009048E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048EC" w:rsidRPr="00A34F2C" w:rsidRDefault="009048EC" w:rsidP="009048E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9048EC" w:rsidRPr="00A34F2C" w:rsidRDefault="009048EC" w:rsidP="009048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9048EC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2B3" w:rsidRDefault="00D012B3">
      <w:r>
        <w:separator/>
      </w:r>
    </w:p>
  </w:endnote>
  <w:endnote w:type="continuationSeparator" w:id="0">
    <w:p w:rsidR="00D012B3" w:rsidRDefault="00D0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2B3" w:rsidRDefault="00D012B3">
      <w:r>
        <w:separator/>
      </w:r>
    </w:p>
  </w:footnote>
  <w:footnote w:type="continuationSeparator" w:id="0">
    <w:p w:rsidR="00D012B3" w:rsidRDefault="00D01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7A15CB" wp14:editId="56A2EA1B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2FBF416" wp14:editId="56CFC78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C25A60E" wp14:editId="4B60738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E3BDE79" wp14:editId="69D2B42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048EC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12B3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CB82C-ADA2-4262-B40A-3B82D7163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2016-04-26T13:17:00Z</dcterms:created>
  <dcterms:modified xsi:type="dcterms:W3CDTF">2016-04-26T13:17:00Z</dcterms:modified>
</cp:coreProperties>
</file>