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B2915">
        <w:rPr>
          <w:rFonts w:ascii="Arial" w:hAnsi="Arial" w:cs="Arial"/>
          <w:b/>
          <w:caps/>
          <w:sz w:val="28"/>
          <w:szCs w:val="28"/>
        </w:rPr>
        <w:t>646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AB291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TIM, solicitando a instalação de antenas no Bairro São Silvestre, neste Município, de modo a melhorar o sinal da operadora naquela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região.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AB291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AB2915" w:rsidRPr="00AB2915">
        <w:rPr>
          <w:rFonts w:ascii="Arial" w:hAnsi="Arial" w:cs="Arial"/>
        </w:rPr>
        <w:t>à TIM solicitando a instalação de antenas no Bairro São Silvestre, neste Município, de modo a melhorar o sinal da operadora naquela região.</w:t>
      </w:r>
    </w:p>
    <w:p w:rsidR="00691CF5" w:rsidRPr="00691CF5" w:rsidRDefault="00AB291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B2915">
        <w:rPr>
          <w:rFonts w:ascii="Arial" w:hAnsi="Arial" w:cs="Arial"/>
        </w:rPr>
        <w:t xml:space="preserve">Esclarecemos que a solicitação é feita em nome dos moradores, que reclamam </w:t>
      </w:r>
      <w:r>
        <w:rPr>
          <w:rFonts w:ascii="Arial" w:hAnsi="Arial" w:cs="Arial"/>
        </w:rPr>
        <w:t>d</w:t>
      </w:r>
      <w:r w:rsidRPr="00AB2915">
        <w:rPr>
          <w:rFonts w:ascii="Arial" w:hAnsi="Arial" w:cs="Arial"/>
        </w:rPr>
        <w:t>a falta de funcionalidade da operadora</w:t>
      </w:r>
      <w:r>
        <w:rPr>
          <w:rFonts w:ascii="Arial" w:hAnsi="Arial" w:cs="Arial"/>
        </w:rPr>
        <w:t xml:space="preserve"> na região.</w:t>
      </w:r>
      <w:r w:rsidRPr="00AB29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Estamos certos de que a</w:t>
      </w:r>
      <w:r w:rsidRPr="00AB2915">
        <w:rPr>
          <w:rFonts w:ascii="Arial" w:hAnsi="Arial" w:cs="Arial"/>
        </w:rPr>
        <w:t xml:space="preserve"> instalação de nova antena possibilita</w:t>
      </w:r>
      <w:r>
        <w:rPr>
          <w:rFonts w:ascii="Arial" w:hAnsi="Arial" w:cs="Arial"/>
        </w:rPr>
        <w:t>rá</w:t>
      </w:r>
      <w:r w:rsidRPr="00AB2915">
        <w:rPr>
          <w:rFonts w:ascii="Arial" w:hAnsi="Arial" w:cs="Arial"/>
        </w:rPr>
        <w:t xml:space="preserve"> m</w:t>
      </w:r>
      <w:r>
        <w:rPr>
          <w:rFonts w:ascii="Arial" w:hAnsi="Arial" w:cs="Arial"/>
        </w:rPr>
        <w:t>elhores</w:t>
      </w:r>
      <w:r w:rsidRPr="00AB29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serviços para os</w:t>
      </w:r>
      <w:r w:rsidRPr="00AB2915">
        <w:rPr>
          <w:rFonts w:ascii="Arial" w:hAnsi="Arial" w:cs="Arial"/>
        </w:rPr>
        <w:t xml:space="preserve"> moradores</w:t>
      </w:r>
      <w:r>
        <w:rPr>
          <w:rFonts w:ascii="Arial" w:hAnsi="Arial" w:cs="Arial"/>
        </w:rPr>
        <w:t xml:space="preserve"> e demais munícipes que transitam diariamente pelo referido bairro</w:t>
      </w:r>
      <w:r w:rsidRPr="00AB2915">
        <w:rPr>
          <w:rFonts w:ascii="Arial" w:hAnsi="Arial" w:cs="Arial"/>
        </w:rPr>
        <w:t xml:space="preserve">.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AB2915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AB2915">
        <w:rPr>
          <w:rFonts w:ascii="Arial" w:hAnsi="Arial" w:cs="Arial"/>
        </w:rPr>
        <w:t>27 de abril de 2016.</w:t>
      </w:r>
    </w:p>
    <w:p w:rsidR="00AB2915" w:rsidRDefault="00AB291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B2915" w:rsidRDefault="00AB291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B2915" w:rsidRDefault="00AB291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B2915" w:rsidRPr="00A34F2C" w:rsidRDefault="00AB2915" w:rsidP="00AB2915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JOSÉ FRANCISCO</w:t>
      </w:r>
    </w:p>
    <w:p w:rsidR="00AB2915" w:rsidRPr="00A34F2C" w:rsidRDefault="00AB2915" w:rsidP="00AB2915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  <w:bookmarkStart w:id="0" w:name="_GoBack"/>
      <w:bookmarkEnd w:id="0"/>
    </w:p>
    <w:sectPr w:rsidR="00AB2915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1EF" w:rsidRDefault="00F641EF">
      <w:r>
        <w:separator/>
      </w:r>
    </w:p>
  </w:endnote>
  <w:endnote w:type="continuationSeparator" w:id="0">
    <w:p w:rsidR="00F641EF" w:rsidRDefault="00F64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1EF" w:rsidRDefault="00F641EF">
      <w:r>
        <w:separator/>
      </w:r>
    </w:p>
  </w:footnote>
  <w:footnote w:type="continuationSeparator" w:id="0">
    <w:p w:rsidR="00F641EF" w:rsidRDefault="00F64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8C21C32" wp14:editId="19C071A6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6D4ABB9" wp14:editId="27CC977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EDAD5F0" wp14:editId="5C4E5D1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4556DDDA" wp14:editId="3089D68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B2915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41E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163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2016-04-26T13:26:00Z</dcterms:created>
  <dcterms:modified xsi:type="dcterms:W3CDTF">2016-04-26T13:26:00Z</dcterms:modified>
</cp:coreProperties>
</file>