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C1" w:rsidRPr="00F316C1" w:rsidRDefault="00915737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F316C1" w:rsidRPr="00F316C1">
        <w:rPr>
          <w:rFonts w:ascii="Arial" w:hAnsi="Arial" w:cs="Arial"/>
          <w:color w:val="000000"/>
        </w:rPr>
        <w:t>a retirada de uma árvore localizada na Rua Major Laudelino José de Moraes, em frente ao nº 196, no Parque Meia Lua;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limpeza da área pública localizada na Rua Anésia </w:t>
      </w:r>
      <w:proofErr w:type="spellStart"/>
      <w:r w:rsidRPr="00F316C1">
        <w:rPr>
          <w:rFonts w:ascii="Arial" w:hAnsi="Arial" w:cs="Arial"/>
          <w:color w:val="000000"/>
        </w:rPr>
        <w:t>Ruston</w:t>
      </w:r>
      <w:proofErr w:type="spellEnd"/>
      <w:r w:rsidRPr="00F316C1">
        <w:rPr>
          <w:rFonts w:ascii="Arial" w:hAnsi="Arial" w:cs="Arial"/>
          <w:color w:val="000000"/>
        </w:rPr>
        <w:t xml:space="preserve"> (Cafezal), no Jardim das Indústrias;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retirada de uma árvore localizada na Rua Vicente Mazzeo, em frente ao nº 298, no Parque Meia Lua;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limpeza de um terreno baldio localizado na Rua Francisco de Assis Gonçalves, ao lado do n° 86, no Jardim Santa Marina;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troca de lâmpada queimada na Rua Dom Sancho I, em frente ao nº 291, no Parque dos Príncipes;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troca das lâmpadas queimadas na Rua Procópio Ferreira, em frente ao nº 132, no Jardim Nova Esperança;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colocação de telas de proteção nos bueiros da Rua José Aristeu da Cunha, no Parque Meia Lua;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poda de uma árvore localizada na Rua José Aristeu da Cunha, em frente ao nº 607, no Parque Meia Lua;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instalação de faixa de pedestre elevada na Rua José Aristeu da Cunha, no Parque Meia Lua;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capina da praça conhecida como “Chacrinha” no Parque Meia Lua;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limpeza dos bueiros localizados na Rua João Bagatini, em frente ao nº 99, no Parque Meia Lua;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manutenção da Av. Iraúna, no Bairro Veraneio Irajá;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limpeza de uma área pública na Rua Luiz Eduardo Taddei de Freitas, no Parque dos Sinos;</w:t>
      </w:r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limpeza das áreas públicas localizadas na Rua Marquês do Paraná, no Jardim do Marquês; </w:t>
      </w:r>
      <w:proofErr w:type="gramStart"/>
      <w:r w:rsidRPr="00F316C1">
        <w:rPr>
          <w:rFonts w:ascii="Arial" w:hAnsi="Arial" w:cs="Arial"/>
          <w:color w:val="000000"/>
        </w:rPr>
        <w:t>e</w:t>
      </w:r>
      <w:proofErr w:type="gramEnd"/>
    </w:p>
    <w:p w:rsidR="00F316C1" w:rsidRPr="00F316C1" w:rsidRDefault="00F316C1" w:rsidP="00F316C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12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16C1">
        <w:rPr>
          <w:rFonts w:ascii="Arial" w:hAnsi="Arial" w:cs="Arial"/>
          <w:b/>
          <w:color w:val="000000"/>
        </w:rPr>
        <w:t>INDICO</w:t>
      </w:r>
      <w:r w:rsidRPr="00F316C1">
        <w:rPr>
          <w:rFonts w:ascii="Arial" w:hAnsi="Arial" w:cs="Arial"/>
          <w:color w:val="000000"/>
        </w:rPr>
        <w:t xml:space="preserve"> a capina e limpeza das áreas públicas do Parque dos Sinos.</w:t>
      </w:r>
    </w:p>
    <w:p w:rsidR="00A34FDD" w:rsidRPr="00A34FDD" w:rsidRDefault="003000A9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C78" w:rsidRDefault="00C05C78">
      <w:r>
        <w:separator/>
      </w:r>
    </w:p>
  </w:endnote>
  <w:endnote w:type="continuationSeparator" w:id="0">
    <w:p w:rsidR="00C05C78" w:rsidRDefault="00C0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5E2329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7D2D67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C78" w:rsidRDefault="00C05C78">
      <w:r>
        <w:separator/>
      </w:r>
    </w:p>
  </w:footnote>
  <w:footnote w:type="continuationSeparator" w:id="0">
    <w:p w:rsidR="00C05C78" w:rsidRDefault="00C05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023B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6FEB51" wp14:editId="63A36AA6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F3F558C" wp14:editId="0BC19D4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DBB4FDD" wp14:editId="35F3851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5A447DFE" wp14:editId="10A2688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F316C1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F316C1">
            <w:rPr>
              <w:rFonts w:ascii="Arial Black" w:hAnsi="Arial Black" w:cs="Arial"/>
              <w:b/>
              <w:spacing w:val="10"/>
            </w:rPr>
            <w:t>667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F316C1" w:rsidP="00F316C1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168AC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168AC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06585"/>
    <w:rsid w:val="00122619"/>
    <w:rsid w:val="00133B3B"/>
    <w:rsid w:val="0015118F"/>
    <w:rsid w:val="00151351"/>
    <w:rsid w:val="00156AE3"/>
    <w:rsid w:val="0017063A"/>
    <w:rsid w:val="001735A8"/>
    <w:rsid w:val="00180399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00A9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023B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E17EF"/>
    <w:rsid w:val="004F03FF"/>
    <w:rsid w:val="00507D0E"/>
    <w:rsid w:val="005379A8"/>
    <w:rsid w:val="00550941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E2329"/>
    <w:rsid w:val="005F1DB0"/>
    <w:rsid w:val="006055A7"/>
    <w:rsid w:val="006229FB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7680A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3DBC"/>
    <w:rsid w:val="007C45C6"/>
    <w:rsid w:val="007C4E7D"/>
    <w:rsid w:val="007D2D67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756AE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05C78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976BF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168AC"/>
    <w:rsid w:val="00F22DA4"/>
    <w:rsid w:val="00F2341B"/>
    <w:rsid w:val="00F23B20"/>
    <w:rsid w:val="00F316C1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7B997-0F7D-4699-972A-0D752B04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9</TotalTime>
  <Pages>1</Pages>
  <Words>247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1580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2016-05-03T18:25:00Z</cp:lastPrinted>
  <dcterms:created xsi:type="dcterms:W3CDTF">2016-05-03T15:36:00Z</dcterms:created>
  <dcterms:modified xsi:type="dcterms:W3CDTF">2016-05-03T18:33:00Z</dcterms:modified>
</cp:coreProperties>
</file>